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16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79"/>
        <w:gridCol w:w="2932"/>
        <w:gridCol w:w="1993"/>
        <w:gridCol w:w="479"/>
        <w:gridCol w:w="471"/>
        <w:gridCol w:w="470"/>
        <w:gridCol w:w="312"/>
        <w:gridCol w:w="331"/>
        <w:gridCol w:w="331"/>
        <w:gridCol w:w="331"/>
        <w:gridCol w:w="331"/>
        <w:gridCol w:w="331"/>
        <w:gridCol w:w="333"/>
      </w:tblGrid>
      <w:tr w:rsidR="00030DD8" w:rsidRPr="00030DD8" w14:paraId="40FE16F8" w14:textId="77777777" w:rsidTr="00922A4B">
        <w:trPr>
          <w:cantSplit/>
          <w:trHeight w:val="467"/>
          <w:tblHeader/>
        </w:trPr>
        <w:tc>
          <w:tcPr>
            <w:tcW w:w="461" w:type="pct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5504B49" w14:textId="77777777" w:rsidR="00F8430A" w:rsidRPr="00030DD8" w:rsidRDefault="00F8430A" w:rsidP="005B1B51">
            <w:pPr>
              <w:autoSpaceDE w:val="0"/>
              <w:autoSpaceDN w:val="0"/>
              <w:adjustRightInd w:val="0"/>
              <w:ind w:left="0" w:right="0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030DD8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L.p.</w:t>
            </w:r>
          </w:p>
        </w:tc>
        <w:tc>
          <w:tcPr>
            <w:tcW w:w="1539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464DECC" w14:textId="77777777" w:rsidR="00F8430A" w:rsidRPr="00030DD8" w:rsidRDefault="00F8430A" w:rsidP="00F44B03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030DD8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Tytuł rysunku</w:t>
            </w:r>
          </w:p>
        </w:tc>
        <w:tc>
          <w:tcPr>
            <w:tcW w:w="1297" w:type="pct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CC4298D" w14:textId="77777777" w:rsidR="00F8430A" w:rsidRPr="00030DD8" w:rsidRDefault="00F8430A" w:rsidP="00F44B03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030DD8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Data</w:t>
            </w:r>
            <w:r w:rsidR="00427247" w:rsidRPr="00030DD8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 xml:space="preserve"> </w:t>
            </w:r>
            <w:r w:rsidRPr="00030DD8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edycji</w:t>
            </w:r>
          </w:p>
        </w:tc>
        <w:tc>
          <w:tcPr>
            <w:tcW w:w="1703" w:type="pct"/>
            <w:gridSpan w:val="9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C7AE05C" w14:textId="77777777" w:rsidR="00F8430A" w:rsidRPr="00030DD8" w:rsidRDefault="00F8430A" w:rsidP="00F44B03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030DD8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 xml:space="preserve">Data wprowadzenia </w:t>
            </w:r>
            <w:r w:rsidR="00C05A8F" w:rsidRPr="00030DD8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rewizji</w:t>
            </w:r>
          </w:p>
        </w:tc>
      </w:tr>
      <w:tr w:rsidR="004B2C23" w:rsidRPr="004B2C23" w14:paraId="525E3C2A" w14:textId="77777777" w:rsidTr="00922A4B">
        <w:trPr>
          <w:cantSplit/>
          <w:trHeight w:val="936"/>
          <w:tblHeader/>
        </w:trPr>
        <w:tc>
          <w:tcPr>
            <w:tcW w:w="461" w:type="pct"/>
            <w:vMerge/>
            <w:tcBorders>
              <w:left w:val="single" w:sz="8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EC3F125" w14:textId="77777777" w:rsidR="00F8430A" w:rsidRPr="004B2C23" w:rsidRDefault="00F8430A" w:rsidP="00F44B03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539" w:type="pct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E071C76" w14:textId="77777777" w:rsidR="00F8430A" w:rsidRPr="004B2C23" w:rsidRDefault="00F8430A" w:rsidP="00F44B03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2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1DBDD2B" w14:textId="0B6E07D9" w:rsidR="00F8430A" w:rsidRPr="004B2C23" w:rsidRDefault="00096B00" w:rsidP="005C29E1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202</w:t>
            </w:r>
            <w:r w:rsidR="00B9239E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5</w:t>
            </w: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.</w:t>
            </w:r>
            <w:r w:rsidR="00C62297"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0</w:t>
            </w:r>
            <w:r w:rsidR="000648B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8</w:t>
            </w:r>
          </w:p>
        </w:tc>
        <w:tc>
          <w:tcPr>
            <w:tcW w:w="247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textDirection w:val="btLr"/>
            <w:vAlign w:val="center"/>
          </w:tcPr>
          <w:p w14:paraId="0AC08FAB" w14:textId="7276F08E" w:rsidR="00F8430A" w:rsidRPr="004B2C23" w:rsidRDefault="00F8430A" w:rsidP="002672AD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247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textDirection w:val="btLr"/>
            <w:vAlign w:val="center"/>
          </w:tcPr>
          <w:p w14:paraId="18544CD2" w14:textId="05463BF6" w:rsidR="00F8430A" w:rsidRPr="008D1486" w:rsidRDefault="00F8430A" w:rsidP="00F44B03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64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textDirection w:val="btLr"/>
            <w:vAlign w:val="center"/>
          </w:tcPr>
          <w:p w14:paraId="7513C284" w14:textId="79427317" w:rsidR="00F8430A" w:rsidRPr="008D1486" w:rsidRDefault="00F8430A" w:rsidP="00F44B03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color w:val="FF0000"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left w:val="single" w:sz="4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textDirection w:val="btLr"/>
            <w:vAlign w:val="center"/>
          </w:tcPr>
          <w:p w14:paraId="121A44EE" w14:textId="6EA98AE5" w:rsidR="00F8430A" w:rsidRPr="004B2C23" w:rsidRDefault="00F8430A" w:rsidP="00F44B03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textDirection w:val="btLr"/>
            <w:vAlign w:val="center"/>
          </w:tcPr>
          <w:p w14:paraId="14D3256C" w14:textId="77777777" w:rsidR="00F8430A" w:rsidRPr="004B2C23" w:rsidRDefault="00F8430A" w:rsidP="00F44B03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lef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textDirection w:val="btLr"/>
            <w:vAlign w:val="center"/>
          </w:tcPr>
          <w:p w14:paraId="034F543D" w14:textId="77777777" w:rsidR="00F8430A" w:rsidRPr="004B2C23" w:rsidRDefault="00F8430A" w:rsidP="00F44B03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left w:val="single" w:sz="4" w:space="0" w:color="auto"/>
            </w:tcBorders>
            <w:textDirection w:val="btLr"/>
            <w:vAlign w:val="center"/>
          </w:tcPr>
          <w:p w14:paraId="155F5DE3" w14:textId="77777777" w:rsidR="00F8430A" w:rsidRPr="004B2C23" w:rsidRDefault="00F8430A" w:rsidP="00F44B03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6A18A03" w14:textId="77777777" w:rsidR="00F8430A" w:rsidRPr="004B2C23" w:rsidRDefault="00F8430A" w:rsidP="00F44B03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6" w:type="pct"/>
            <w:tcBorders>
              <w:left w:val="single" w:sz="4" w:space="0" w:color="auto"/>
              <w:right w:val="single" w:sz="8" w:space="0" w:color="auto"/>
            </w:tcBorders>
            <w:textDirection w:val="btLr"/>
            <w:vAlign w:val="center"/>
          </w:tcPr>
          <w:p w14:paraId="7E385693" w14:textId="77777777" w:rsidR="00F8430A" w:rsidRPr="004B2C23" w:rsidRDefault="00F8430A" w:rsidP="00F44B03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</w:tr>
      <w:tr w:rsidR="004B2C23" w:rsidRPr="004B2C23" w14:paraId="686622A8" w14:textId="77777777" w:rsidTr="00922A4B">
        <w:trPr>
          <w:cantSplit/>
          <w:trHeight w:val="342"/>
          <w:tblHeader/>
        </w:trPr>
        <w:tc>
          <w:tcPr>
            <w:tcW w:w="461" w:type="pct"/>
            <w:vMerge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436ED5B" w14:textId="77777777" w:rsidR="00F8430A" w:rsidRPr="004B2C23" w:rsidRDefault="00F8430A" w:rsidP="00F44B03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539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A3C6438" w14:textId="77777777" w:rsidR="00F8430A" w:rsidRPr="004B2C23" w:rsidRDefault="00F8430A" w:rsidP="00F44B03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297" w:type="pct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9DD9FF9" w14:textId="77777777" w:rsidR="00F8430A" w:rsidRPr="004B2C23" w:rsidRDefault="00F8430A" w:rsidP="00F44B03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Nr</w:t>
            </w:r>
            <w:r w:rsidR="00427247"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 xml:space="preserve"> </w:t>
            </w: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rys.</w:t>
            </w:r>
          </w:p>
        </w:tc>
        <w:tc>
          <w:tcPr>
            <w:tcW w:w="1703" w:type="pct"/>
            <w:gridSpan w:val="9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64ECEF4" w14:textId="77777777" w:rsidR="00F8430A" w:rsidRPr="004B2C23" w:rsidRDefault="00C05A8F" w:rsidP="00F44B03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Rewizja</w:t>
            </w:r>
          </w:p>
        </w:tc>
      </w:tr>
      <w:tr w:rsidR="004B2C23" w:rsidRPr="004B2C23" w14:paraId="1AFDF61D" w14:textId="77777777" w:rsidTr="00922A4B">
        <w:trPr>
          <w:cantSplit/>
          <w:tblHeader/>
        </w:trPr>
        <w:tc>
          <w:tcPr>
            <w:tcW w:w="461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314C73D4" w14:textId="77777777" w:rsidR="00F8430A" w:rsidRPr="004B2C23" w:rsidRDefault="00F8430A" w:rsidP="008B1373">
            <w:pPr>
              <w:pStyle w:val="Nagwek"/>
              <w:rPr>
                <w:rFonts w:ascii="Arial Narrow" w:hAnsi="Arial Narrow"/>
              </w:rPr>
            </w:pPr>
          </w:p>
        </w:tc>
        <w:tc>
          <w:tcPr>
            <w:tcW w:w="153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5D045BF6" w14:textId="77777777" w:rsidR="00F8430A" w:rsidRPr="004B2C23" w:rsidRDefault="00F8430A" w:rsidP="008B1373">
            <w:pPr>
              <w:pStyle w:val="Nagwek"/>
              <w:rPr>
                <w:rFonts w:ascii="Arial Narrow" w:hAnsi="Arial Narrow"/>
              </w:rPr>
            </w:pPr>
          </w:p>
        </w:tc>
        <w:tc>
          <w:tcPr>
            <w:tcW w:w="1297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B48E54E" w14:textId="77777777" w:rsidR="00F8430A" w:rsidRPr="004B2C23" w:rsidRDefault="00F8430A" w:rsidP="008B1373">
            <w:pPr>
              <w:pStyle w:val="Nagwek"/>
              <w:rPr>
                <w:rFonts w:ascii="Arial Narrow" w:hAnsi="Arial Narrow"/>
              </w:rPr>
            </w:pPr>
          </w:p>
        </w:tc>
        <w:tc>
          <w:tcPr>
            <w:tcW w:w="1703" w:type="pct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6919B42" w14:textId="77777777" w:rsidR="00F8430A" w:rsidRPr="004B2C23" w:rsidRDefault="00F8430A" w:rsidP="008B1373">
            <w:pPr>
              <w:pStyle w:val="Nagwek"/>
              <w:rPr>
                <w:rFonts w:ascii="Arial Narrow" w:hAnsi="Arial Narrow"/>
              </w:rPr>
            </w:pPr>
          </w:p>
        </w:tc>
      </w:tr>
      <w:tr w:rsidR="004B2C23" w:rsidRPr="004B2C23" w14:paraId="76BE7D23" w14:textId="77777777" w:rsidTr="00922A4B">
        <w:trPr>
          <w:cantSplit/>
          <w:trHeight w:val="283"/>
        </w:trPr>
        <w:tc>
          <w:tcPr>
            <w:tcW w:w="461" w:type="pct"/>
            <w:tcBorders>
              <w:top w:val="single" w:sz="8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BD786C9" w14:textId="77777777" w:rsidR="00096B00" w:rsidRPr="004B2C23" w:rsidRDefault="00096B00" w:rsidP="00096B00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</w:p>
        </w:tc>
        <w:tc>
          <w:tcPr>
            <w:tcW w:w="1539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65A951A" w14:textId="77777777" w:rsidR="00096B00" w:rsidRPr="004B2C23" w:rsidRDefault="00096B00" w:rsidP="00096B00">
            <w:pPr>
              <w:autoSpaceDE w:val="0"/>
              <w:autoSpaceDN w:val="0"/>
              <w:adjustRightInd w:val="0"/>
              <w:ind w:left="0" w:right="0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szCs w:val="22"/>
                <w:lang w:eastAsia="en-US"/>
              </w:rPr>
              <w:t>Spis zawartości projektu</w:t>
            </w:r>
          </w:p>
        </w:tc>
        <w:tc>
          <w:tcPr>
            <w:tcW w:w="104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C16D63E" w14:textId="5CDDC307" w:rsidR="00096B00" w:rsidRPr="004B2C23" w:rsidRDefault="00E509E2" w:rsidP="00096B00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P</w:t>
            </w:r>
            <w:r w:rsidR="00AF22C9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KN_PT</w:t>
            </w: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_IE-</w:t>
            </w:r>
            <w:r w:rsidR="00096B00"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DOK/01</w:t>
            </w:r>
          </w:p>
        </w:tc>
        <w:tc>
          <w:tcPr>
            <w:tcW w:w="250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25F386" w14:textId="0D6FA84A" w:rsidR="00096B00" w:rsidRPr="004B2C23" w:rsidRDefault="00E509E2" w:rsidP="00096B00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R00</w:t>
            </w:r>
          </w:p>
        </w:tc>
        <w:tc>
          <w:tcPr>
            <w:tcW w:w="247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1FC1DD8" w14:textId="13E6848B" w:rsidR="00096B00" w:rsidRPr="004B2C23" w:rsidRDefault="00096B00" w:rsidP="00096B00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247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011A9DB" w14:textId="0D33B655" w:rsidR="00096B00" w:rsidRPr="008D1486" w:rsidRDefault="00096B00" w:rsidP="00096B00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6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0AE0DDB" w14:textId="16CB3818" w:rsidR="00096B00" w:rsidRPr="003B3034" w:rsidRDefault="00096B00" w:rsidP="00096B00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0564621" w14:textId="114ECAEA" w:rsidR="00096B00" w:rsidRPr="003B3034" w:rsidRDefault="00096B00" w:rsidP="00096B00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color w:val="ED0000"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8CD22F9" w14:textId="77777777" w:rsidR="00096B00" w:rsidRPr="004B2C23" w:rsidRDefault="00096B00" w:rsidP="00096B00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0C39EA1" w14:textId="77777777" w:rsidR="00096B00" w:rsidRPr="004B2C23" w:rsidRDefault="00096B00" w:rsidP="00096B00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A98BF0" w14:textId="77777777" w:rsidR="00096B00" w:rsidRPr="004B2C23" w:rsidRDefault="00096B00" w:rsidP="00096B00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6A3CFE" w14:textId="77777777" w:rsidR="00096B00" w:rsidRPr="004B2C23" w:rsidRDefault="00096B00" w:rsidP="00096B00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6" w:type="pct"/>
            <w:tcBorders>
              <w:top w:val="single" w:sz="8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0B2CF10" w14:textId="77777777" w:rsidR="00096B00" w:rsidRPr="004B2C23" w:rsidRDefault="00096B00" w:rsidP="00096B00">
            <w:pPr>
              <w:pStyle w:val="Nagwek"/>
              <w:rPr>
                <w:rFonts w:ascii="Arial Narrow" w:eastAsiaTheme="minorHAnsi" w:hAnsi="Arial Narrow"/>
                <w:lang w:eastAsia="en-US"/>
              </w:rPr>
            </w:pPr>
          </w:p>
        </w:tc>
      </w:tr>
      <w:tr w:rsidR="00560C22" w:rsidRPr="004B2C23" w14:paraId="05CAA827" w14:textId="77777777" w:rsidTr="00922A4B">
        <w:trPr>
          <w:cantSplit/>
          <w:trHeight w:val="283"/>
        </w:trPr>
        <w:tc>
          <w:tcPr>
            <w:tcW w:w="461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4D3B03D" w14:textId="77777777" w:rsidR="00560C22" w:rsidRPr="004B2C23" w:rsidRDefault="00560C22" w:rsidP="00560C22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</w:p>
        </w:tc>
        <w:tc>
          <w:tcPr>
            <w:tcW w:w="1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81CC5D6" w14:textId="77777777" w:rsidR="00560C22" w:rsidRPr="004B2C23" w:rsidRDefault="00560C22" w:rsidP="00560C22">
            <w:pPr>
              <w:autoSpaceDE w:val="0"/>
              <w:autoSpaceDN w:val="0"/>
              <w:adjustRightInd w:val="0"/>
              <w:ind w:left="0" w:right="0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szCs w:val="22"/>
                <w:lang w:eastAsia="en-US"/>
              </w:rPr>
              <w:t>Opis techniczny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2DE8CFE" w14:textId="4A7ED514" w:rsidR="00560C22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P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KN_PT</w:t>
            </w: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_IE-DOK/0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2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D3B57A" w14:textId="4EA482A3" w:rsidR="00560C22" w:rsidRPr="004B2C23" w:rsidRDefault="00560C22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R00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AE5F4EC" w14:textId="41D910D1" w:rsidR="00560C22" w:rsidRPr="004B2C23" w:rsidRDefault="00560C22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2F1AEEC" w14:textId="3BD051A6" w:rsidR="00560C22" w:rsidRPr="004B2C23" w:rsidRDefault="00560C22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CD03528" w14:textId="0D777BAD" w:rsidR="00560C22" w:rsidRPr="003B3034" w:rsidRDefault="00560C22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A93F376" w14:textId="166EA660" w:rsidR="00560C22" w:rsidRPr="0094784B" w:rsidRDefault="00560C22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color w:val="FF0000"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8EFBB9F" w14:textId="77777777" w:rsidR="00560C22" w:rsidRPr="004B2C23" w:rsidRDefault="00560C22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FFD6B1C" w14:textId="77777777" w:rsidR="00560C22" w:rsidRPr="004B2C23" w:rsidRDefault="00560C22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02F709" w14:textId="77777777" w:rsidR="00560C22" w:rsidRPr="004B2C23" w:rsidRDefault="00560C22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CBFF0B" w14:textId="77777777" w:rsidR="00560C22" w:rsidRPr="004B2C23" w:rsidRDefault="00560C22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31041C9E" w14:textId="77777777" w:rsidR="00560C22" w:rsidRPr="004B2C23" w:rsidRDefault="00560C22" w:rsidP="00560C22">
            <w:pPr>
              <w:pStyle w:val="Nagwek"/>
              <w:rPr>
                <w:rFonts w:ascii="Arial Narrow" w:eastAsiaTheme="minorHAnsi" w:hAnsi="Arial Narrow"/>
                <w:lang w:eastAsia="en-US"/>
              </w:rPr>
            </w:pPr>
          </w:p>
        </w:tc>
      </w:tr>
      <w:tr w:rsidR="00560C22" w:rsidRPr="004B2C23" w14:paraId="2FE9A0C7" w14:textId="77777777" w:rsidTr="00922A4B">
        <w:trPr>
          <w:cantSplit/>
          <w:trHeight w:val="283"/>
        </w:trPr>
        <w:tc>
          <w:tcPr>
            <w:tcW w:w="461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AA18FF9" w14:textId="77777777" w:rsidR="00560C22" w:rsidRPr="004B2C23" w:rsidRDefault="00560C22" w:rsidP="00560C22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</w:p>
        </w:tc>
        <w:tc>
          <w:tcPr>
            <w:tcW w:w="1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31D18F4" w14:textId="77777777" w:rsidR="00560C22" w:rsidRPr="004B2C23" w:rsidRDefault="00560C22" w:rsidP="00560C22">
            <w:pPr>
              <w:autoSpaceDE w:val="0"/>
              <w:autoSpaceDN w:val="0"/>
              <w:adjustRightInd w:val="0"/>
              <w:ind w:left="0" w:right="0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szCs w:val="22"/>
                <w:lang w:eastAsia="en-US"/>
              </w:rPr>
              <w:t>Bilans mocy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E5305C7" w14:textId="56FE628C" w:rsidR="00560C22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P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KN_PT</w:t>
            </w: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_IE-DOK/0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3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11ABE3" w14:textId="30FA2B40" w:rsidR="00560C22" w:rsidRPr="004B2C23" w:rsidRDefault="00560C22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R00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AFC0267" w14:textId="77777777" w:rsidR="00560C22" w:rsidRPr="004B2C23" w:rsidRDefault="00560C22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0F4E238" w14:textId="6ADE5681" w:rsidR="00560C22" w:rsidRPr="004B2C23" w:rsidRDefault="00560C22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D9725AE" w14:textId="3F66EEA7" w:rsidR="00560C22" w:rsidRPr="003B3034" w:rsidRDefault="00560C22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A8D6BEA" w14:textId="77777777" w:rsidR="00560C22" w:rsidRPr="004B2C23" w:rsidRDefault="00560C22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E71BDEF" w14:textId="77777777" w:rsidR="00560C22" w:rsidRPr="004B2C23" w:rsidRDefault="00560C22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C905011" w14:textId="77777777" w:rsidR="00560C22" w:rsidRPr="004B2C23" w:rsidRDefault="00560C22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5C78A3" w14:textId="77777777" w:rsidR="00560C22" w:rsidRPr="004B2C23" w:rsidRDefault="00560C22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8CE49A" w14:textId="77777777" w:rsidR="00560C22" w:rsidRPr="004B2C23" w:rsidRDefault="00560C22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52AA430" w14:textId="77777777" w:rsidR="00560C22" w:rsidRPr="004B2C23" w:rsidRDefault="00560C22" w:rsidP="00560C22">
            <w:pPr>
              <w:pStyle w:val="Nagwek"/>
              <w:rPr>
                <w:rFonts w:ascii="Arial Narrow" w:eastAsiaTheme="minorHAnsi" w:hAnsi="Arial Narrow"/>
                <w:lang w:eastAsia="en-US"/>
              </w:rPr>
            </w:pPr>
          </w:p>
        </w:tc>
      </w:tr>
      <w:tr w:rsidR="0029455E" w:rsidRPr="004B2C23" w14:paraId="6F1038DE" w14:textId="77777777" w:rsidTr="00922A4B">
        <w:trPr>
          <w:cantSplit/>
          <w:trHeight w:val="283"/>
        </w:trPr>
        <w:tc>
          <w:tcPr>
            <w:tcW w:w="461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B997DCD" w14:textId="77777777" w:rsidR="0029455E" w:rsidRPr="004B2C23" w:rsidRDefault="0029455E" w:rsidP="00560C22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</w:p>
        </w:tc>
        <w:tc>
          <w:tcPr>
            <w:tcW w:w="1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A7BEA74" w14:textId="777F9815" w:rsidR="0029455E" w:rsidRPr="004B2C23" w:rsidRDefault="00773988" w:rsidP="00560C22">
            <w:pPr>
              <w:autoSpaceDE w:val="0"/>
              <w:autoSpaceDN w:val="0"/>
              <w:adjustRightInd w:val="0"/>
              <w:ind w:left="0" w:right="0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  <w:r>
              <w:rPr>
                <w:rFonts w:ascii="Arial Narrow" w:eastAsiaTheme="minorHAnsi" w:hAnsi="Arial Narrow" w:cstheme="minorBidi"/>
                <w:szCs w:val="22"/>
                <w:lang w:eastAsia="en-US"/>
              </w:rPr>
              <w:t>Plan zagospodarowania terenu – instalacje elektryczne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EDE3AD5" w14:textId="7BF93715" w:rsidR="0029455E" w:rsidRPr="004B2C23" w:rsidRDefault="00773988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P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KN_PT</w:t>
            </w: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_IE-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0.01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83DD49" w14:textId="76727C8D" w:rsidR="0029455E" w:rsidRPr="004B2C23" w:rsidRDefault="00E63A2D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R00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3CD268A" w14:textId="77777777" w:rsidR="0029455E" w:rsidRPr="004B2C23" w:rsidRDefault="0029455E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04C6111" w14:textId="77777777" w:rsidR="0029455E" w:rsidRPr="004B2C23" w:rsidRDefault="0029455E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D346FFE" w14:textId="77777777" w:rsidR="0029455E" w:rsidRPr="003B3034" w:rsidRDefault="0029455E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FB91A33" w14:textId="77777777" w:rsidR="0029455E" w:rsidRPr="004B2C23" w:rsidRDefault="0029455E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B2EDDD9" w14:textId="77777777" w:rsidR="0029455E" w:rsidRPr="004B2C23" w:rsidRDefault="0029455E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001BBCB" w14:textId="77777777" w:rsidR="0029455E" w:rsidRPr="004B2C23" w:rsidRDefault="0029455E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8E1078" w14:textId="77777777" w:rsidR="0029455E" w:rsidRPr="004B2C23" w:rsidRDefault="0029455E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1AAE80" w14:textId="77777777" w:rsidR="0029455E" w:rsidRPr="004B2C23" w:rsidRDefault="0029455E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0A54335" w14:textId="77777777" w:rsidR="0029455E" w:rsidRPr="004B2C23" w:rsidRDefault="0029455E" w:rsidP="00560C22">
            <w:pPr>
              <w:pStyle w:val="Nagwek"/>
              <w:rPr>
                <w:rFonts w:ascii="Arial Narrow" w:eastAsiaTheme="minorHAnsi" w:hAnsi="Arial Narrow"/>
                <w:lang w:eastAsia="en-US"/>
              </w:rPr>
            </w:pPr>
          </w:p>
        </w:tc>
      </w:tr>
      <w:tr w:rsidR="0029455E" w:rsidRPr="004B2C23" w14:paraId="77C02241" w14:textId="77777777" w:rsidTr="00922A4B">
        <w:trPr>
          <w:cantSplit/>
          <w:trHeight w:val="283"/>
        </w:trPr>
        <w:tc>
          <w:tcPr>
            <w:tcW w:w="461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43DC940" w14:textId="77777777" w:rsidR="0029455E" w:rsidRPr="004B2C23" w:rsidRDefault="0029455E" w:rsidP="00560C22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</w:p>
        </w:tc>
        <w:tc>
          <w:tcPr>
            <w:tcW w:w="1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15E7951" w14:textId="4922581C" w:rsidR="0029455E" w:rsidRPr="004B2C23" w:rsidRDefault="00773988" w:rsidP="00560C22">
            <w:pPr>
              <w:autoSpaceDE w:val="0"/>
              <w:autoSpaceDN w:val="0"/>
              <w:adjustRightInd w:val="0"/>
              <w:ind w:left="0" w:right="0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  <w:r>
              <w:rPr>
                <w:rFonts w:ascii="Arial Narrow" w:eastAsiaTheme="minorHAnsi" w:hAnsi="Arial Narrow" w:cstheme="minorBidi"/>
                <w:szCs w:val="22"/>
                <w:lang w:eastAsia="en-US"/>
              </w:rPr>
              <w:t>Plan zagospodarowania terenu – instalacja uziemiająca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060D377" w14:textId="6A1C1657" w:rsidR="0029455E" w:rsidRPr="004B2C23" w:rsidRDefault="00773988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P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KN_PT</w:t>
            </w: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_IE-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0.02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9D8187" w14:textId="21212C61" w:rsidR="0029455E" w:rsidRPr="004B2C23" w:rsidRDefault="00E63A2D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R00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E7EF747" w14:textId="77777777" w:rsidR="0029455E" w:rsidRPr="004B2C23" w:rsidRDefault="0029455E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7E13376" w14:textId="77777777" w:rsidR="0029455E" w:rsidRPr="004B2C23" w:rsidRDefault="0029455E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5801972" w14:textId="77777777" w:rsidR="0029455E" w:rsidRPr="003B3034" w:rsidRDefault="0029455E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E5D139D" w14:textId="77777777" w:rsidR="0029455E" w:rsidRPr="004B2C23" w:rsidRDefault="0029455E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3C648C5" w14:textId="77777777" w:rsidR="0029455E" w:rsidRPr="004B2C23" w:rsidRDefault="0029455E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8E2AC7F" w14:textId="77777777" w:rsidR="0029455E" w:rsidRPr="004B2C23" w:rsidRDefault="0029455E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005270" w14:textId="77777777" w:rsidR="0029455E" w:rsidRPr="004B2C23" w:rsidRDefault="0029455E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676569" w14:textId="77777777" w:rsidR="0029455E" w:rsidRPr="004B2C23" w:rsidRDefault="0029455E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7AA3501" w14:textId="77777777" w:rsidR="0029455E" w:rsidRPr="004B2C23" w:rsidRDefault="0029455E" w:rsidP="00560C22">
            <w:pPr>
              <w:pStyle w:val="Nagwek"/>
              <w:rPr>
                <w:rFonts w:ascii="Arial Narrow" w:eastAsiaTheme="minorHAnsi" w:hAnsi="Arial Narrow"/>
                <w:lang w:eastAsia="en-US"/>
              </w:rPr>
            </w:pPr>
          </w:p>
        </w:tc>
      </w:tr>
      <w:tr w:rsidR="00AF22C9" w:rsidRPr="004B2C23" w14:paraId="38BBED3C" w14:textId="77777777" w:rsidTr="00922A4B">
        <w:trPr>
          <w:cantSplit/>
          <w:trHeight w:val="283"/>
        </w:trPr>
        <w:tc>
          <w:tcPr>
            <w:tcW w:w="461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7712555" w14:textId="77777777" w:rsidR="00AF22C9" w:rsidRPr="004B2C23" w:rsidRDefault="00AF22C9" w:rsidP="00560C22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</w:p>
        </w:tc>
        <w:tc>
          <w:tcPr>
            <w:tcW w:w="1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AB20B17" w14:textId="718DF04A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  <w:r>
              <w:rPr>
                <w:rFonts w:ascii="Arial Narrow" w:eastAsiaTheme="minorHAnsi" w:hAnsi="Arial Narrow" w:cstheme="minorBidi"/>
                <w:szCs w:val="22"/>
                <w:lang w:eastAsia="en-US"/>
              </w:rPr>
              <w:t>Schemat ideowy zasilania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B6049B3" w14:textId="5601E7A3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P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KN_PT</w:t>
            </w: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_IE-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1.01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F8116D" w14:textId="10B04228" w:rsidR="00AF22C9" w:rsidRPr="004B2C23" w:rsidRDefault="00E63A2D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R00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2C13B51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A0D7F85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2E1FD23" w14:textId="77777777" w:rsidR="00AF22C9" w:rsidRPr="003B3034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2B9102A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0ADFD0A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DD1440C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C4AEA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42C295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22FA439" w14:textId="77777777" w:rsidR="00AF22C9" w:rsidRPr="004B2C23" w:rsidRDefault="00AF22C9" w:rsidP="00560C22">
            <w:pPr>
              <w:pStyle w:val="Nagwek"/>
              <w:rPr>
                <w:rFonts w:ascii="Arial Narrow" w:eastAsiaTheme="minorHAnsi" w:hAnsi="Arial Narrow"/>
                <w:lang w:eastAsia="en-US"/>
              </w:rPr>
            </w:pPr>
          </w:p>
        </w:tc>
      </w:tr>
      <w:tr w:rsidR="0029455E" w:rsidRPr="004B2C23" w14:paraId="26FA7531" w14:textId="77777777" w:rsidTr="00922A4B">
        <w:trPr>
          <w:cantSplit/>
          <w:trHeight w:val="283"/>
        </w:trPr>
        <w:tc>
          <w:tcPr>
            <w:tcW w:w="461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669AB74" w14:textId="77777777" w:rsidR="0029455E" w:rsidRPr="004B2C23" w:rsidRDefault="0029455E" w:rsidP="0029455E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</w:p>
        </w:tc>
        <w:tc>
          <w:tcPr>
            <w:tcW w:w="1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EE32F39" w14:textId="128AC3E0" w:rsidR="0029455E" w:rsidRDefault="0029455E" w:rsidP="0029455E">
            <w:pPr>
              <w:autoSpaceDE w:val="0"/>
              <w:autoSpaceDN w:val="0"/>
              <w:adjustRightInd w:val="0"/>
              <w:ind w:left="0" w:right="0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  <w:r>
              <w:rPr>
                <w:rFonts w:ascii="Arial Narrow" w:eastAsiaTheme="minorHAnsi" w:hAnsi="Arial Narrow" w:cstheme="minorBidi"/>
                <w:szCs w:val="22"/>
                <w:lang w:eastAsia="en-US"/>
              </w:rPr>
              <w:t>Schemat połączeń wyrównawczych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C976C63" w14:textId="58B33835" w:rsidR="0029455E" w:rsidRPr="004B2C23" w:rsidRDefault="0029455E" w:rsidP="0029455E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P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KN_PT</w:t>
            </w: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_IE-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1.02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25BACD" w14:textId="54E6C5DB" w:rsidR="0029455E" w:rsidRPr="004B2C23" w:rsidRDefault="00E63A2D" w:rsidP="0029455E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R00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A7C2416" w14:textId="77777777" w:rsidR="0029455E" w:rsidRPr="004B2C23" w:rsidRDefault="0029455E" w:rsidP="0029455E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7814320" w14:textId="77777777" w:rsidR="0029455E" w:rsidRPr="004B2C23" w:rsidRDefault="0029455E" w:rsidP="0029455E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4F8E203" w14:textId="77777777" w:rsidR="0029455E" w:rsidRPr="003B3034" w:rsidRDefault="0029455E" w:rsidP="0029455E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B03808D" w14:textId="77777777" w:rsidR="0029455E" w:rsidRPr="004B2C23" w:rsidRDefault="0029455E" w:rsidP="0029455E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0679DE8" w14:textId="77777777" w:rsidR="0029455E" w:rsidRPr="004B2C23" w:rsidRDefault="0029455E" w:rsidP="0029455E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2218A5A" w14:textId="77777777" w:rsidR="0029455E" w:rsidRPr="004B2C23" w:rsidRDefault="0029455E" w:rsidP="0029455E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C55398" w14:textId="77777777" w:rsidR="0029455E" w:rsidRPr="004B2C23" w:rsidRDefault="0029455E" w:rsidP="0029455E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24DF95" w14:textId="77777777" w:rsidR="0029455E" w:rsidRPr="004B2C23" w:rsidRDefault="0029455E" w:rsidP="0029455E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DA25097" w14:textId="77777777" w:rsidR="0029455E" w:rsidRPr="004B2C23" w:rsidRDefault="0029455E" w:rsidP="0029455E">
            <w:pPr>
              <w:pStyle w:val="Nagwek"/>
              <w:rPr>
                <w:rFonts w:ascii="Arial Narrow" w:eastAsiaTheme="minorHAnsi" w:hAnsi="Arial Narrow"/>
                <w:lang w:eastAsia="en-US"/>
              </w:rPr>
            </w:pPr>
          </w:p>
        </w:tc>
      </w:tr>
      <w:tr w:rsidR="00AF22C9" w:rsidRPr="004B2C23" w14:paraId="4E18C926" w14:textId="77777777" w:rsidTr="00922A4B">
        <w:trPr>
          <w:cantSplit/>
          <w:trHeight w:val="283"/>
        </w:trPr>
        <w:tc>
          <w:tcPr>
            <w:tcW w:w="461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2B49207" w14:textId="77777777" w:rsidR="00AF22C9" w:rsidRPr="004B2C23" w:rsidRDefault="00AF22C9" w:rsidP="00560C22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</w:p>
        </w:tc>
        <w:tc>
          <w:tcPr>
            <w:tcW w:w="1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452D2EF" w14:textId="3D6DBF28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  <w:r>
              <w:rPr>
                <w:rFonts w:ascii="Arial Narrow" w:eastAsiaTheme="minorHAnsi" w:hAnsi="Arial Narrow" w:cstheme="minorBidi"/>
                <w:szCs w:val="22"/>
                <w:lang w:eastAsia="en-US"/>
              </w:rPr>
              <w:t>Instalacja oświetlenia – rzut pawilonu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873041A" w14:textId="48A0756B" w:rsidR="00AF22C9" w:rsidRPr="004B2C23" w:rsidRDefault="0029455E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P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KN_PT</w:t>
            </w: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_IE-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2.01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7114CA" w14:textId="34414DC8" w:rsidR="00AF22C9" w:rsidRPr="004B2C23" w:rsidRDefault="00E63A2D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R00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0375DD3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7175CB1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64BC1A6" w14:textId="77777777" w:rsidR="00AF22C9" w:rsidRPr="003B3034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350E4DB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1688098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11A3BA9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6F8035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966BD6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4BB3DC57" w14:textId="77777777" w:rsidR="00AF22C9" w:rsidRPr="004B2C23" w:rsidRDefault="00AF22C9" w:rsidP="00560C22">
            <w:pPr>
              <w:pStyle w:val="Nagwek"/>
              <w:rPr>
                <w:rFonts w:ascii="Arial Narrow" w:eastAsiaTheme="minorHAnsi" w:hAnsi="Arial Narrow"/>
                <w:lang w:eastAsia="en-US"/>
              </w:rPr>
            </w:pPr>
          </w:p>
        </w:tc>
      </w:tr>
      <w:tr w:rsidR="00AF22C9" w:rsidRPr="004B2C23" w14:paraId="398C5B7D" w14:textId="77777777" w:rsidTr="00922A4B">
        <w:trPr>
          <w:cantSplit/>
          <w:trHeight w:val="283"/>
        </w:trPr>
        <w:tc>
          <w:tcPr>
            <w:tcW w:w="461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15E0F4A" w14:textId="77777777" w:rsidR="00AF22C9" w:rsidRPr="004B2C23" w:rsidRDefault="00AF22C9" w:rsidP="00560C22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</w:p>
        </w:tc>
        <w:tc>
          <w:tcPr>
            <w:tcW w:w="1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07D3EC8" w14:textId="23724E69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  <w:r>
              <w:rPr>
                <w:rFonts w:ascii="Arial Narrow" w:eastAsiaTheme="minorHAnsi" w:hAnsi="Arial Narrow" w:cstheme="minorBidi"/>
                <w:szCs w:val="22"/>
                <w:lang w:eastAsia="en-US"/>
              </w:rPr>
              <w:t>Instalacja oświetlenia – rzut wiaty</w:t>
            </w:r>
            <w:r w:rsidR="0029455E">
              <w:rPr>
                <w:rFonts w:ascii="Arial Narrow" w:eastAsiaTheme="minorHAnsi" w:hAnsi="Arial Narrow" w:cstheme="minorBidi"/>
                <w:szCs w:val="22"/>
                <w:lang w:eastAsia="en-US"/>
              </w:rPr>
              <w:t xml:space="preserve"> paliwowej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FDE61A3" w14:textId="199E62A0" w:rsidR="00AF22C9" w:rsidRPr="004B2C23" w:rsidRDefault="0029455E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P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KN_PT</w:t>
            </w: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_IE-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2.03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48208" w14:textId="4851C8B9" w:rsidR="00AF22C9" w:rsidRPr="004B2C23" w:rsidRDefault="00E63A2D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R00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20D4240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1B366D1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A7C4A67" w14:textId="77777777" w:rsidR="00AF22C9" w:rsidRPr="003B3034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D3F092B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64F6F7D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0750972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F817A1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AF64AF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FB68EAE" w14:textId="77777777" w:rsidR="00AF22C9" w:rsidRPr="004B2C23" w:rsidRDefault="00AF22C9" w:rsidP="00560C22">
            <w:pPr>
              <w:pStyle w:val="Nagwek"/>
              <w:rPr>
                <w:rFonts w:ascii="Arial Narrow" w:eastAsiaTheme="minorHAnsi" w:hAnsi="Arial Narrow"/>
                <w:lang w:eastAsia="en-US"/>
              </w:rPr>
            </w:pPr>
          </w:p>
        </w:tc>
      </w:tr>
      <w:tr w:rsidR="00AF22C9" w:rsidRPr="004B2C23" w14:paraId="6F91CEAD" w14:textId="77777777" w:rsidTr="00922A4B">
        <w:trPr>
          <w:cantSplit/>
          <w:trHeight w:val="283"/>
        </w:trPr>
        <w:tc>
          <w:tcPr>
            <w:tcW w:w="461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89E9FAD" w14:textId="77777777" w:rsidR="00AF22C9" w:rsidRPr="004B2C23" w:rsidRDefault="00AF22C9" w:rsidP="00560C22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</w:p>
        </w:tc>
        <w:tc>
          <w:tcPr>
            <w:tcW w:w="1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860A4CF" w14:textId="63BE482B" w:rsidR="00AF22C9" w:rsidRPr="004B2C23" w:rsidRDefault="0029455E" w:rsidP="00560C22">
            <w:pPr>
              <w:autoSpaceDE w:val="0"/>
              <w:autoSpaceDN w:val="0"/>
              <w:adjustRightInd w:val="0"/>
              <w:ind w:left="0" w:right="0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  <w:r>
              <w:rPr>
                <w:rFonts w:ascii="Arial Narrow" w:eastAsiaTheme="minorHAnsi" w:hAnsi="Arial Narrow" w:cstheme="minorBidi"/>
                <w:szCs w:val="22"/>
                <w:lang w:eastAsia="en-US"/>
              </w:rPr>
              <w:t>Instalacja oświetlenia</w:t>
            </w:r>
            <w:r w:rsidR="00922A4B">
              <w:rPr>
                <w:rFonts w:ascii="Arial Narrow" w:eastAsiaTheme="minorHAnsi" w:hAnsi="Arial Narrow" w:cstheme="minorBidi"/>
                <w:szCs w:val="22"/>
                <w:lang w:eastAsia="en-US"/>
              </w:rPr>
              <w:t xml:space="preserve"> i siły</w:t>
            </w:r>
            <w:r>
              <w:rPr>
                <w:rFonts w:ascii="Arial Narrow" w:eastAsiaTheme="minorHAnsi" w:hAnsi="Arial Narrow" w:cstheme="minorBidi"/>
                <w:szCs w:val="22"/>
                <w:lang w:eastAsia="en-US"/>
              </w:rPr>
              <w:t xml:space="preserve"> – rzut wiaty śmietnikowej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E9F87CC" w14:textId="13B426CB" w:rsidR="00AF22C9" w:rsidRPr="004B2C23" w:rsidRDefault="0029455E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P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KN_PT</w:t>
            </w: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_IE-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2.03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29547C" w14:textId="048E3D99" w:rsidR="00AF22C9" w:rsidRPr="004B2C23" w:rsidRDefault="00E63A2D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R00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19AD570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BFB12F7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A134913" w14:textId="77777777" w:rsidR="00AF22C9" w:rsidRPr="003B3034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0E7325A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0834F03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87ACEEE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A6133B6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9B03F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4BB46A4" w14:textId="77777777" w:rsidR="00AF22C9" w:rsidRPr="004B2C23" w:rsidRDefault="00AF22C9" w:rsidP="00560C22">
            <w:pPr>
              <w:pStyle w:val="Nagwek"/>
              <w:rPr>
                <w:rFonts w:ascii="Arial Narrow" w:eastAsiaTheme="minorHAnsi" w:hAnsi="Arial Narrow"/>
                <w:lang w:eastAsia="en-US"/>
              </w:rPr>
            </w:pPr>
          </w:p>
        </w:tc>
      </w:tr>
      <w:tr w:rsidR="00AF22C9" w:rsidRPr="004B2C23" w14:paraId="794D6A33" w14:textId="77777777" w:rsidTr="00922A4B">
        <w:trPr>
          <w:cantSplit/>
          <w:trHeight w:val="283"/>
        </w:trPr>
        <w:tc>
          <w:tcPr>
            <w:tcW w:w="461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8E702DC" w14:textId="77777777" w:rsidR="00AF22C9" w:rsidRPr="004B2C23" w:rsidRDefault="00AF22C9" w:rsidP="00560C22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</w:p>
        </w:tc>
        <w:tc>
          <w:tcPr>
            <w:tcW w:w="1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1659D84" w14:textId="76096E6F" w:rsidR="00E6771E" w:rsidRPr="004B2C23" w:rsidRDefault="00E6771E" w:rsidP="00560C22">
            <w:pPr>
              <w:autoSpaceDE w:val="0"/>
              <w:autoSpaceDN w:val="0"/>
              <w:adjustRightInd w:val="0"/>
              <w:ind w:left="0" w:right="0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  <w:r>
              <w:rPr>
                <w:rFonts w:ascii="Arial Narrow" w:eastAsiaTheme="minorHAnsi" w:hAnsi="Arial Narrow" w:cstheme="minorBidi"/>
                <w:szCs w:val="22"/>
                <w:lang w:eastAsia="en-US"/>
              </w:rPr>
              <w:t>Instalacja siły – rzut pawilonu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258CADD" w14:textId="178541E6" w:rsidR="00AF22C9" w:rsidRPr="004B2C23" w:rsidRDefault="00E63A2D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P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KN_PT</w:t>
            </w: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_IE-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3.01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36B4810" w14:textId="5FDDC8A2" w:rsidR="00AF22C9" w:rsidRPr="004B2C23" w:rsidRDefault="00E63A2D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R00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5B88E76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43E406D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33A5D4E" w14:textId="77777777" w:rsidR="00AF22C9" w:rsidRPr="003B3034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11A4CA9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8FBA246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88D17B8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D3C1D7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C02056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62A544CD" w14:textId="77777777" w:rsidR="00AF22C9" w:rsidRPr="004B2C23" w:rsidRDefault="00AF22C9" w:rsidP="00560C22">
            <w:pPr>
              <w:pStyle w:val="Nagwek"/>
              <w:rPr>
                <w:rFonts w:ascii="Arial Narrow" w:eastAsiaTheme="minorHAnsi" w:hAnsi="Arial Narrow"/>
                <w:lang w:eastAsia="en-US"/>
              </w:rPr>
            </w:pPr>
          </w:p>
        </w:tc>
      </w:tr>
      <w:tr w:rsidR="00215C39" w:rsidRPr="004B2C23" w14:paraId="0866D6DF" w14:textId="77777777" w:rsidTr="00922A4B">
        <w:trPr>
          <w:cantSplit/>
          <w:trHeight w:val="283"/>
        </w:trPr>
        <w:tc>
          <w:tcPr>
            <w:tcW w:w="461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9F01ECA" w14:textId="77777777" w:rsidR="00215C39" w:rsidRPr="00144512" w:rsidRDefault="00215C39" w:rsidP="00215C39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Arial Narrow" w:eastAsiaTheme="minorHAnsi" w:hAnsi="Arial Narrow" w:cstheme="minorBidi"/>
                <w:color w:val="000000" w:themeColor="text1"/>
                <w:szCs w:val="22"/>
                <w:lang w:eastAsia="en-US"/>
              </w:rPr>
            </w:pPr>
          </w:p>
        </w:tc>
        <w:tc>
          <w:tcPr>
            <w:tcW w:w="1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BD9F363" w14:textId="1E043609" w:rsidR="00215C39" w:rsidRPr="00144512" w:rsidRDefault="00215C39" w:rsidP="00215C39">
            <w:pPr>
              <w:autoSpaceDE w:val="0"/>
              <w:autoSpaceDN w:val="0"/>
              <w:adjustRightInd w:val="0"/>
              <w:ind w:left="0" w:right="0"/>
              <w:rPr>
                <w:rFonts w:ascii="Arial Narrow" w:eastAsiaTheme="minorHAnsi" w:hAnsi="Arial Narrow" w:cstheme="minorBidi"/>
                <w:color w:val="000000" w:themeColor="text1"/>
                <w:szCs w:val="22"/>
                <w:lang w:eastAsia="en-US"/>
              </w:rPr>
            </w:pPr>
            <w:r w:rsidRPr="00144512">
              <w:rPr>
                <w:rFonts w:ascii="Arial Narrow" w:eastAsiaTheme="minorHAnsi" w:hAnsi="Arial Narrow" w:cstheme="minorBidi"/>
                <w:color w:val="000000" w:themeColor="text1"/>
                <w:szCs w:val="22"/>
                <w:lang w:eastAsia="en-US"/>
              </w:rPr>
              <w:t>Instalacja siły – rzut dachu pawilonu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35B0C28" w14:textId="7C6BF0BA" w:rsidR="00215C39" w:rsidRPr="009C3415" w:rsidRDefault="00215C39" w:rsidP="00215C39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color w:val="EE0000"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P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KN_PT</w:t>
            </w: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_IE-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3.02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E49A7" w14:textId="24FB71AA" w:rsidR="00215C39" w:rsidRPr="009C3415" w:rsidRDefault="00215C39" w:rsidP="00215C39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color w:val="EE0000"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R00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E8C4D87" w14:textId="77777777" w:rsidR="00215C39" w:rsidRPr="009C3415" w:rsidRDefault="00215C39" w:rsidP="00215C39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color w:val="EE0000"/>
                <w:szCs w:val="22"/>
                <w:lang w:eastAsia="en-US"/>
              </w:rPr>
            </w:pP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7872748" w14:textId="77777777" w:rsidR="00215C39" w:rsidRPr="009C3415" w:rsidRDefault="00215C39" w:rsidP="00215C39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color w:val="EE0000"/>
                <w:szCs w:val="22"/>
                <w:lang w:eastAsia="en-US"/>
              </w:rPr>
            </w:pP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6FADD15" w14:textId="77777777" w:rsidR="00215C39" w:rsidRPr="009C3415" w:rsidRDefault="00215C39" w:rsidP="00215C39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color w:val="EE0000"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10045FF" w14:textId="77777777" w:rsidR="00215C39" w:rsidRPr="009C3415" w:rsidRDefault="00215C39" w:rsidP="00215C39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color w:val="EE0000"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28A1989" w14:textId="77777777" w:rsidR="00215C39" w:rsidRPr="009C3415" w:rsidRDefault="00215C39" w:rsidP="00215C39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color w:val="EE0000"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70264B4" w14:textId="77777777" w:rsidR="00215C39" w:rsidRPr="009C3415" w:rsidRDefault="00215C39" w:rsidP="00215C39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color w:val="EE0000"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DE0F41" w14:textId="77777777" w:rsidR="00215C39" w:rsidRPr="009C3415" w:rsidRDefault="00215C39" w:rsidP="00215C39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color w:val="EE0000"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BFD7D" w14:textId="77777777" w:rsidR="00215C39" w:rsidRPr="009C3415" w:rsidRDefault="00215C39" w:rsidP="00215C39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color w:val="EE0000"/>
                <w:szCs w:val="22"/>
                <w:lang w:eastAsia="en-US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04388C31" w14:textId="77777777" w:rsidR="00215C39" w:rsidRPr="009C3415" w:rsidRDefault="00215C39" w:rsidP="00215C39">
            <w:pPr>
              <w:pStyle w:val="Nagwek"/>
              <w:rPr>
                <w:rFonts w:ascii="Arial Narrow" w:eastAsiaTheme="minorHAnsi" w:hAnsi="Arial Narrow"/>
                <w:color w:val="EE0000"/>
                <w:lang w:eastAsia="en-US"/>
              </w:rPr>
            </w:pPr>
          </w:p>
        </w:tc>
      </w:tr>
      <w:tr w:rsidR="00E63A2D" w:rsidRPr="004B2C23" w14:paraId="4AA49FCE" w14:textId="77777777" w:rsidTr="00922A4B">
        <w:trPr>
          <w:cantSplit/>
          <w:trHeight w:val="283"/>
        </w:trPr>
        <w:tc>
          <w:tcPr>
            <w:tcW w:w="461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39DD6C8" w14:textId="77777777" w:rsidR="00E63A2D" w:rsidRPr="004B2C23" w:rsidRDefault="00E63A2D" w:rsidP="00560C22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</w:p>
        </w:tc>
        <w:tc>
          <w:tcPr>
            <w:tcW w:w="1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9458507" w14:textId="595755CE" w:rsidR="00E63A2D" w:rsidRDefault="00E63A2D" w:rsidP="00560C22">
            <w:pPr>
              <w:autoSpaceDE w:val="0"/>
              <w:autoSpaceDN w:val="0"/>
              <w:adjustRightInd w:val="0"/>
              <w:ind w:left="0" w:right="0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  <w:r>
              <w:rPr>
                <w:rFonts w:ascii="Arial Narrow" w:eastAsiaTheme="minorHAnsi" w:hAnsi="Arial Narrow" w:cstheme="minorBidi"/>
                <w:szCs w:val="22"/>
                <w:lang w:eastAsia="en-US"/>
              </w:rPr>
              <w:t xml:space="preserve">Plan tras kablowych i instalacji </w:t>
            </w:r>
            <w:proofErr w:type="spellStart"/>
            <w:r>
              <w:rPr>
                <w:rFonts w:ascii="Arial Narrow" w:eastAsiaTheme="minorHAnsi" w:hAnsi="Arial Narrow" w:cstheme="minorBidi"/>
                <w:szCs w:val="22"/>
                <w:lang w:eastAsia="en-US"/>
              </w:rPr>
              <w:t>podposadzkowych</w:t>
            </w:r>
            <w:proofErr w:type="spellEnd"/>
            <w:r>
              <w:rPr>
                <w:rFonts w:ascii="Arial Narrow" w:eastAsiaTheme="minorHAnsi" w:hAnsi="Arial Narrow" w:cstheme="minorBidi"/>
                <w:szCs w:val="22"/>
                <w:lang w:eastAsia="en-US"/>
              </w:rPr>
              <w:t xml:space="preserve"> – rzut pawilonu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B0D5D98" w14:textId="09519423" w:rsidR="00E63A2D" w:rsidRPr="004B2C23" w:rsidRDefault="00E63A2D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P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KN_PT</w:t>
            </w: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_IE-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4.01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C7A64" w14:textId="7B10F20A" w:rsidR="00E63A2D" w:rsidRPr="004B2C23" w:rsidRDefault="00E63A2D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R00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1803701" w14:textId="77777777" w:rsidR="00E63A2D" w:rsidRPr="004B2C23" w:rsidRDefault="00E63A2D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ECAF1B0" w14:textId="77777777" w:rsidR="00E63A2D" w:rsidRPr="004B2C23" w:rsidRDefault="00E63A2D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AA6BBFC" w14:textId="77777777" w:rsidR="00E63A2D" w:rsidRPr="003B3034" w:rsidRDefault="00E63A2D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986A496" w14:textId="77777777" w:rsidR="00E63A2D" w:rsidRPr="004B2C23" w:rsidRDefault="00E63A2D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D64F9DD" w14:textId="77777777" w:rsidR="00E63A2D" w:rsidRPr="004B2C23" w:rsidRDefault="00E63A2D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5D2784A" w14:textId="77777777" w:rsidR="00E63A2D" w:rsidRPr="004B2C23" w:rsidRDefault="00E63A2D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5D8306" w14:textId="77777777" w:rsidR="00E63A2D" w:rsidRPr="004B2C23" w:rsidRDefault="00E63A2D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787CB6" w14:textId="77777777" w:rsidR="00E63A2D" w:rsidRPr="004B2C23" w:rsidRDefault="00E63A2D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5550B70" w14:textId="77777777" w:rsidR="00E63A2D" w:rsidRPr="004B2C23" w:rsidRDefault="00E63A2D" w:rsidP="00560C22">
            <w:pPr>
              <w:pStyle w:val="Nagwek"/>
              <w:rPr>
                <w:rFonts w:ascii="Arial Narrow" w:eastAsiaTheme="minorHAnsi" w:hAnsi="Arial Narrow"/>
                <w:lang w:eastAsia="en-US"/>
              </w:rPr>
            </w:pPr>
          </w:p>
        </w:tc>
      </w:tr>
      <w:tr w:rsidR="00AF22C9" w:rsidRPr="004B2C23" w14:paraId="446BE413" w14:textId="77777777" w:rsidTr="00922A4B">
        <w:trPr>
          <w:cantSplit/>
          <w:trHeight w:val="283"/>
        </w:trPr>
        <w:tc>
          <w:tcPr>
            <w:tcW w:w="461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B1018EB" w14:textId="77777777" w:rsidR="00AF22C9" w:rsidRPr="004B2C23" w:rsidRDefault="00AF22C9" w:rsidP="00560C22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</w:p>
        </w:tc>
        <w:tc>
          <w:tcPr>
            <w:tcW w:w="1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398F26B" w14:textId="15AE7B2D" w:rsidR="00AF22C9" w:rsidRPr="004B2C23" w:rsidRDefault="009C3415" w:rsidP="00560C22">
            <w:pPr>
              <w:autoSpaceDE w:val="0"/>
              <w:autoSpaceDN w:val="0"/>
              <w:adjustRightInd w:val="0"/>
              <w:ind w:left="0" w:right="0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  <w:r>
              <w:rPr>
                <w:rFonts w:ascii="Arial Narrow" w:eastAsiaTheme="minorHAnsi" w:hAnsi="Arial Narrow" w:cstheme="minorBidi"/>
                <w:szCs w:val="22"/>
                <w:lang w:eastAsia="en-US"/>
              </w:rPr>
              <w:t>Plan i</w:t>
            </w:r>
            <w:r w:rsidR="00E63A2D">
              <w:rPr>
                <w:rFonts w:ascii="Arial Narrow" w:eastAsiaTheme="minorHAnsi" w:hAnsi="Arial Narrow" w:cstheme="minorBidi"/>
                <w:szCs w:val="22"/>
                <w:lang w:eastAsia="en-US"/>
              </w:rPr>
              <w:t>nstalacja odgromow</w:t>
            </w:r>
            <w:r>
              <w:rPr>
                <w:rFonts w:ascii="Arial Narrow" w:eastAsiaTheme="minorHAnsi" w:hAnsi="Arial Narrow" w:cstheme="minorBidi"/>
                <w:szCs w:val="22"/>
                <w:lang w:eastAsia="en-US"/>
              </w:rPr>
              <w:t>ej</w:t>
            </w:r>
            <w:r w:rsidR="00E63A2D">
              <w:rPr>
                <w:rFonts w:ascii="Arial Narrow" w:eastAsiaTheme="minorHAnsi" w:hAnsi="Arial Narrow" w:cstheme="minorBidi"/>
                <w:szCs w:val="22"/>
                <w:lang w:eastAsia="en-US"/>
              </w:rPr>
              <w:t xml:space="preserve"> i uziemienia – rzut</w:t>
            </w:r>
            <w:r>
              <w:rPr>
                <w:rFonts w:ascii="Arial Narrow" w:eastAsiaTheme="minorHAnsi" w:hAnsi="Arial Narrow" w:cstheme="minorBidi"/>
                <w:szCs w:val="22"/>
                <w:lang w:eastAsia="en-US"/>
              </w:rPr>
              <w:t xml:space="preserve"> dachu</w:t>
            </w:r>
            <w:r w:rsidR="00E63A2D">
              <w:rPr>
                <w:rFonts w:ascii="Arial Narrow" w:eastAsiaTheme="minorHAnsi" w:hAnsi="Arial Narrow" w:cstheme="minorBidi"/>
                <w:szCs w:val="22"/>
                <w:lang w:eastAsia="en-US"/>
              </w:rPr>
              <w:t xml:space="preserve"> pawilonu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D98E73B" w14:textId="1B8B6059" w:rsidR="00AF22C9" w:rsidRPr="004B2C23" w:rsidRDefault="00E63A2D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P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KN_PT</w:t>
            </w: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_IE-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5.01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EBC601" w14:textId="542251EF" w:rsidR="00AF22C9" w:rsidRPr="004B2C23" w:rsidRDefault="00E63A2D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R00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9181312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BA05301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09D59C7" w14:textId="77777777" w:rsidR="00AF22C9" w:rsidRPr="003B3034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F8A106B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EA4ACA4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7E7FEC43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97BAA2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DF88BB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218D4A66" w14:textId="77777777" w:rsidR="00AF22C9" w:rsidRPr="004B2C23" w:rsidRDefault="00AF22C9" w:rsidP="00560C22">
            <w:pPr>
              <w:pStyle w:val="Nagwek"/>
              <w:rPr>
                <w:rFonts w:ascii="Arial Narrow" w:eastAsiaTheme="minorHAnsi" w:hAnsi="Arial Narrow"/>
                <w:lang w:eastAsia="en-US"/>
              </w:rPr>
            </w:pPr>
          </w:p>
        </w:tc>
      </w:tr>
      <w:tr w:rsidR="00AF22C9" w:rsidRPr="004B2C23" w14:paraId="5EF72645" w14:textId="77777777" w:rsidTr="00922A4B">
        <w:trPr>
          <w:cantSplit/>
          <w:trHeight w:val="283"/>
        </w:trPr>
        <w:tc>
          <w:tcPr>
            <w:tcW w:w="461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E151521" w14:textId="77777777" w:rsidR="00AF22C9" w:rsidRPr="004B2C23" w:rsidRDefault="00AF22C9" w:rsidP="00560C22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</w:p>
        </w:tc>
        <w:tc>
          <w:tcPr>
            <w:tcW w:w="1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19D883D5" w14:textId="31CA9FB6" w:rsidR="00AF22C9" w:rsidRPr="004B2C23" w:rsidRDefault="009C3415" w:rsidP="00560C22">
            <w:pPr>
              <w:autoSpaceDE w:val="0"/>
              <w:autoSpaceDN w:val="0"/>
              <w:adjustRightInd w:val="0"/>
              <w:ind w:left="0" w:right="0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  <w:r>
              <w:rPr>
                <w:rFonts w:ascii="Arial Narrow" w:eastAsiaTheme="minorHAnsi" w:hAnsi="Arial Narrow" w:cstheme="minorBidi"/>
                <w:szCs w:val="22"/>
                <w:lang w:eastAsia="en-US"/>
              </w:rPr>
              <w:t>Plan i</w:t>
            </w:r>
            <w:r w:rsidR="00E63A2D">
              <w:rPr>
                <w:rFonts w:ascii="Arial Narrow" w:eastAsiaTheme="minorHAnsi" w:hAnsi="Arial Narrow" w:cstheme="minorBidi"/>
                <w:szCs w:val="22"/>
                <w:lang w:eastAsia="en-US"/>
              </w:rPr>
              <w:t>nstalacj</w:t>
            </w:r>
            <w:r>
              <w:rPr>
                <w:rFonts w:ascii="Arial Narrow" w:eastAsiaTheme="minorHAnsi" w:hAnsi="Arial Narrow" w:cstheme="minorBidi"/>
                <w:szCs w:val="22"/>
                <w:lang w:eastAsia="en-US"/>
              </w:rPr>
              <w:t>i</w:t>
            </w:r>
            <w:r w:rsidR="00E63A2D">
              <w:rPr>
                <w:rFonts w:ascii="Arial Narrow" w:eastAsiaTheme="minorHAnsi" w:hAnsi="Arial Narrow" w:cstheme="minorBidi"/>
                <w:szCs w:val="22"/>
                <w:lang w:eastAsia="en-US"/>
              </w:rPr>
              <w:t xml:space="preserve"> uziemienia – rzut wiaty paliwowej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2464AFD" w14:textId="22FE2D46" w:rsidR="00AF22C9" w:rsidRPr="004B2C23" w:rsidRDefault="00E63A2D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P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KN_PT</w:t>
            </w: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_IE-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5.02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77FC2" w14:textId="43AE11AB" w:rsidR="00AF22C9" w:rsidRPr="004B2C23" w:rsidRDefault="00E63A2D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R00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3AD29FE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530BA22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961816B" w14:textId="77777777" w:rsidR="00AF22C9" w:rsidRPr="003B3034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CAEC243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275F3665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0AB6810F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81D10D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3DA6D5" w14:textId="77777777" w:rsidR="00AF22C9" w:rsidRPr="004B2C23" w:rsidRDefault="00AF22C9" w:rsidP="00560C22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1135FB52" w14:textId="77777777" w:rsidR="00AF22C9" w:rsidRPr="004B2C23" w:rsidRDefault="00AF22C9" w:rsidP="00560C22">
            <w:pPr>
              <w:pStyle w:val="Nagwek"/>
              <w:rPr>
                <w:rFonts w:ascii="Arial Narrow" w:eastAsiaTheme="minorHAnsi" w:hAnsi="Arial Narrow"/>
                <w:lang w:eastAsia="en-US"/>
              </w:rPr>
            </w:pPr>
          </w:p>
        </w:tc>
      </w:tr>
      <w:tr w:rsidR="00922A4B" w:rsidRPr="004B2C23" w14:paraId="3EFA246F" w14:textId="77777777" w:rsidTr="00922A4B">
        <w:trPr>
          <w:cantSplit/>
          <w:trHeight w:val="283"/>
        </w:trPr>
        <w:tc>
          <w:tcPr>
            <w:tcW w:w="461" w:type="pct"/>
            <w:tcBorders>
              <w:top w:val="single" w:sz="6" w:space="0" w:color="auto"/>
              <w:left w:val="single" w:sz="8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6AA7800" w14:textId="77777777" w:rsidR="00922A4B" w:rsidRPr="004B2C23" w:rsidRDefault="00922A4B" w:rsidP="00922A4B">
            <w:pPr>
              <w:pStyle w:val="Akapitzlist"/>
              <w:numPr>
                <w:ilvl w:val="0"/>
                <w:numId w:val="20"/>
              </w:numPr>
              <w:autoSpaceDE w:val="0"/>
              <w:autoSpaceDN w:val="0"/>
              <w:adjustRightInd w:val="0"/>
              <w:ind w:left="0" w:right="0" w:firstLine="0"/>
              <w:jc w:val="center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</w:p>
        </w:tc>
        <w:tc>
          <w:tcPr>
            <w:tcW w:w="153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4CA77D5" w14:textId="1696337D" w:rsidR="00922A4B" w:rsidRDefault="00922A4B" w:rsidP="00922A4B">
            <w:pPr>
              <w:autoSpaceDE w:val="0"/>
              <w:autoSpaceDN w:val="0"/>
              <w:adjustRightInd w:val="0"/>
              <w:ind w:left="0" w:right="0"/>
              <w:rPr>
                <w:rFonts w:ascii="Arial Narrow" w:eastAsiaTheme="minorHAnsi" w:hAnsi="Arial Narrow" w:cstheme="minorBidi"/>
                <w:szCs w:val="22"/>
                <w:lang w:eastAsia="en-US"/>
              </w:rPr>
            </w:pPr>
            <w:r>
              <w:rPr>
                <w:rFonts w:ascii="Arial Narrow" w:eastAsiaTheme="minorHAnsi" w:hAnsi="Arial Narrow" w:cstheme="minorBidi"/>
                <w:szCs w:val="22"/>
                <w:lang w:eastAsia="en-US"/>
              </w:rPr>
              <w:t>Plan instalacji</w:t>
            </w:r>
            <w:r w:rsidR="00E71C66">
              <w:rPr>
                <w:rFonts w:ascii="Arial Narrow" w:eastAsiaTheme="minorHAnsi" w:hAnsi="Arial Narrow" w:cstheme="minorBidi"/>
                <w:szCs w:val="22"/>
                <w:lang w:eastAsia="en-US"/>
              </w:rPr>
              <w:t xml:space="preserve"> odgromowej i </w:t>
            </w:r>
            <w:r>
              <w:rPr>
                <w:rFonts w:ascii="Arial Narrow" w:eastAsiaTheme="minorHAnsi" w:hAnsi="Arial Narrow" w:cstheme="minorBidi"/>
                <w:szCs w:val="22"/>
                <w:lang w:eastAsia="en-US"/>
              </w:rPr>
              <w:t xml:space="preserve"> uziemienia – rzut wiaty śmietnikowej</w:t>
            </w:r>
          </w:p>
        </w:tc>
        <w:tc>
          <w:tcPr>
            <w:tcW w:w="104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46640C6E" w14:textId="2724087D" w:rsidR="00922A4B" w:rsidRPr="004B2C23" w:rsidRDefault="00922A4B" w:rsidP="00922A4B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P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KN_PT</w:t>
            </w: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_IE-</w:t>
            </w:r>
            <w:r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5.03</w:t>
            </w:r>
          </w:p>
        </w:tc>
        <w:tc>
          <w:tcPr>
            <w:tcW w:w="25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73DC0F0" w14:textId="52B16067" w:rsidR="00922A4B" w:rsidRPr="004B2C23" w:rsidRDefault="00922A4B" w:rsidP="00922A4B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  <w:r w:rsidRPr="004B2C23"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  <w:t>R00</w:t>
            </w: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71F7D05" w14:textId="77777777" w:rsidR="00922A4B" w:rsidRPr="004B2C23" w:rsidRDefault="00922A4B" w:rsidP="00922A4B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24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3E0C0DBF" w14:textId="77777777" w:rsidR="00922A4B" w:rsidRPr="004B2C23" w:rsidRDefault="00922A4B" w:rsidP="00922A4B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6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F78258F" w14:textId="77777777" w:rsidR="00922A4B" w:rsidRPr="003B3034" w:rsidRDefault="00922A4B" w:rsidP="00922A4B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F45E298" w14:textId="77777777" w:rsidR="00922A4B" w:rsidRPr="004B2C23" w:rsidRDefault="00922A4B" w:rsidP="00922A4B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6712E6F7" w14:textId="77777777" w:rsidR="00922A4B" w:rsidRPr="004B2C23" w:rsidRDefault="00922A4B" w:rsidP="00922A4B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85" w:type="dxa"/>
              <w:left w:w="85" w:type="dxa"/>
              <w:bottom w:w="85" w:type="dxa"/>
              <w:right w:w="85" w:type="dxa"/>
            </w:tcMar>
            <w:vAlign w:val="center"/>
          </w:tcPr>
          <w:p w14:paraId="5B337469" w14:textId="77777777" w:rsidR="00922A4B" w:rsidRPr="004B2C23" w:rsidRDefault="00922A4B" w:rsidP="00922A4B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05C273" w14:textId="77777777" w:rsidR="00922A4B" w:rsidRPr="004B2C23" w:rsidRDefault="00922A4B" w:rsidP="00922A4B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8019B9B" w14:textId="77777777" w:rsidR="00922A4B" w:rsidRPr="004B2C23" w:rsidRDefault="00922A4B" w:rsidP="00922A4B">
            <w:pPr>
              <w:autoSpaceDE w:val="0"/>
              <w:autoSpaceDN w:val="0"/>
              <w:adjustRightInd w:val="0"/>
              <w:ind w:left="0" w:right="0"/>
              <w:jc w:val="center"/>
              <w:rPr>
                <w:rFonts w:ascii="Arial Narrow" w:eastAsiaTheme="minorHAnsi" w:hAnsi="Arial Narrow" w:cstheme="minorBidi"/>
                <w:b/>
                <w:szCs w:val="22"/>
                <w:lang w:eastAsia="en-US"/>
              </w:rPr>
            </w:pPr>
          </w:p>
        </w:tc>
        <w:tc>
          <w:tcPr>
            <w:tcW w:w="17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8" w:space="0" w:color="auto"/>
            </w:tcBorders>
            <w:vAlign w:val="center"/>
          </w:tcPr>
          <w:p w14:paraId="50BB5D61" w14:textId="77777777" w:rsidR="00922A4B" w:rsidRPr="004B2C23" w:rsidRDefault="00922A4B" w:rsidP="00922A4B">
            <w:pPr>
              <w:pStyle w:val="Nagwek"/>
              <w:rPr>
                <w:rFonts w:ascii="Arial Narrow" w:eastAsiaTheme="minorHAnsi" w:hAnsi="Arial Narrow"/>
                <w:lang w:eastAsia="en-US"/>
              </w:rPr>
            </w:pPr>
          </w:p>
        </w:tc>
      </w:tr>
    </w:tbl>
    <w:p w14:paraId="2B99949E" w14:textId="77777777" w:rsidR="004D46CD" w:rsidRPr="004B2C23" w:rsidRDefault="004D46CD" w:rsidP="00096B00">
      <w:pPr>
        <w:ind w:left="0"/>
        <w:rPr>
          <w:rFonts w:ascii="Arial Narrow" w:hAnsi="Arial Narrow"/>
        </w:rPr>
      </w:pPr>
    </w:p>
    <w:sectPr w:rsidR="004D46CD" w:rsidRPr="004B2C23" w:rsidSect="009956DB">
      <w:headerReference w:type="even" r:id="rId8"/>
      <w:headerReference w:type="default" r:id="rId9"/>
      <w:footerReference w:type="even" r:id="rId10"/>
      <w:footerReference w:type="default" r:id="rId11"/>
      <w:pgSz w:w="11906" w:h="16838" w:code="9"/>
      <w:pgMar w:top="709" w:right="851" w:bottom="709" w:left="1418" w:header="697" w:footer="340" w:gutter="39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CBF8AB" w14:textId="77777777" w:rsidR="00A03104" w:rsidRDefault="00A03104" w:rsidP="00BE393B">
      <w:r>
        <w:separator/>
      </w:r>
    </w:p>
    <w:p w14:paraId="6C0F89E7" w14:textId="77777777" w:rsidR="00A03104" w:rsidRDefault="00A03104"/>
    <w:p w14:paraId="2B2A59E8" w14:textId="77777777" w:rsidR="00A03104" w:rsidRDefault="00A03104" w:rsidP="00995228"/>
    <w:p w14:paraId="12C7DDD8" w14:textId="77777777" w:rsidR="00A03104" w:rsidRDefault="00A03104"/>
    <w:p w14:paraId="189662AA" w14:textId="77777777" w:rsidR="00A03104" w:rsidRDefault="00A03104" w:rsidP="00974EB2"/>
    <w:p w14:paraId="5C53DA44" w14:textId="77777777" w:rsidR="00A03104" w:rsidRDefault="00A03104" w:rsidP="00974EB2"/>
    <w:p w14:paraId="17E9399F" w14:textId="77777777" w:rsidR="00A03104" w:rsidRDefault="00A03104" w:rsidP="00974EB2"/>
    <w:p w14:paraId="69545736" w14:textId="77777777" w:rsidR="00A03104" w:rsidRDefault="00A03104"/>
    <w:p w14:paraId="63A29346" w14:textId="77777777" w:rsidR="00A03104" w:rsidRDefault="00A03104" w:rsidP="00C61737"/>
    <w:p w14:paraId="6EF8CA68" w14:textId="77777777" w:rsidR="00A03104" w:rsidRDefault="00A03104" w:rsidP="00C61737"/>
    <w:p w14:paraId="5979D9C9" w14:textId="77777777" w:rsidR="00A03104" w:rsidRDefault="00A03104"/>
    <w:p w14:paraId="32A4E457" w14:textId="77777777" w:rsidR="00A03104" w:rsidRDefault="00A03104" w:rsidP="00F57EE8"/>
    <w:p w14:paraId="7AD89BCB" w14:textId="77777777" w:rsidR="00A03104" w:rsidRDefault="00A03104"/>
    <w:p w14:paraId="62DDB1CE" w14:textId="77777777" w:rsidR="00A03104" w:rsidRDefault="00A03104"/>
    <w:p w14:paraId="6DFB1DCD" w14:textId="77777777" w:rsidR="00A03104" w:rsidRDefault="00A03104" w:rsidP="00386C2D"/>
    <w:p w14:paraId="55B325E0" w14:textId="77777777" w:rsidR="00A03104" w:rsidRDefault="00A03104"/>
    <w:p w14:paraId="54C0EB80" w14:textId="77777777" w:rsidR="00A03104" w:rsidRDefault="00A03104"/>
    <w:p w14:paraId="08176146" w14:textId="77777777" w:rsidR="00A03104" w:rsidRDefault="00A03104"/>
    <w:p w14:paraId="03FB70C2" w14:textId="77777777" w:rsidR="00A03104" w:rsidRDefault="00A03104"/>
    <w:p w14:paraId="60216A09" w14:textId="77777777" w:rsidR="00A03104" w:rsidRDefault="00A03104"/>
    <w:p w14:paraId="7CEDD7DF" w14:textId="77777777" w:rsidR="00A03104" w:rsidRDefault="00A03104"/>
    <w:p w14:paraId="4B7F88D6" w14:textId="77777777" w:rsidR="00A03104" w:rsidRDefault="00A03104" w:rsidP="002672AD"/>
    <w:p w14:paraId="76B15946" w14:textId="77777777" w:rsidR="00A03104" w:rsidRDefault="00A03104" w:rsidP="002672AD"/>
    <w:p w14:paraId="0CBAC2FA" w14:textId="77777777" w:rsidR="00A03104" w:rsidRDefault="00A03104"/>
    <w:p w14:paraId="73D69DB3" w14:textId="77777777" w:rsidR="00A03104" w:rsidRDefault="00A03104"/>
    <w:p w14:paraId="0B6CD4AA" w14:textId="77777777" w:rsidR="00A03104" w:rsidRDefault="00A03104"/>
    <w:p w14:paraId="69274251" w14:textId="77777777" w:rsidR="00A03104" w:rsidRDefault="00A03104"/>
    <w:p w14:paraId="2227FEFC" w14:textId="77777777" w:rsidR="00A03104" w:rsidRDefault="00A03104"/>
    <w:p w14:paraId="736DD00D" w14:textId="77777777" w:rsidR="00A03104" w:rsidRDefault="00A03104" w:rsidP="007E1897"/>
    <w:p w14:paraId="56D38000" w14:textId="77777777" w:rsidR="00A03104" w:rsidRDefault="00A03104" w:rsidP="007E1897"/>
    <w:p w14:paraId="0AE274D1" w14:textId="77777777" w:rsidR="00A03104" w:rsidRDefault="00A03104" w:rsidP="007E1897"/>
    <w:p w14:paraId="2CA83039" w14:textId="77777777" w:rsidR="00A03104" w:rsidRDefault="00A03104" w:rsidP="007E1897"/>
    <w:p w14:paraId="4B4EBA52" w14:textId="77777777" w:rsidR="00A03104" w:rsidRDefault="00A03104" w:rsidP="007E1897"/>
    <w:p w14:paraId="264EBDCC" w14:textId="77777777" w:rsidR="00A03104" w:rsidRDefault="00A03104" w:rsidP="007E1897"/>
    <w:p w14:paraId="35D40511" w14:textId="77777777" w:rsidR="00A03104" w:rsidRDefault="00A03104" w:rsidP="007E1897"/>
    <w:p w14:paraId="21D31B5E" w14:textId="77777777" w:rsidR="00A03104" w:rsidRDefault="00A03104"/>
    <w:p w14:paraId="3ACDB5D9" w14:textId="77777777" w:rsidR="00A03104" w:rsidRDefault="00A03104" w:rsidP="009956DB"/>
    <w:p w14:paraId="00C6115D" w14:textId="77777777" w:rsidR="00A03104" w:rsidRDefault="00A03104" w:rsidP="009956DB"/>
    <w:p w14:paraId="4994D3DB" w14:textId="77777777" w:rsidR="00A03104" w:rsidRDefault="00A03104"/>
    <w:p w14:paraId="6D9065CE" w14:textId="77777777" w:rsidR="00A03104" w:rsidRDefault="00A03104"/>
    <w:p w14:paraId="1B956C77" w14:textId="77777777" w:rsidR="00CB442F" w:rsidRDefault="00CB442F"/>
    <w:p w14:paraId="2A30611F" w14:textId="77777777" w:rsidR="00CB442F" w:rsidRDefault="00CB442F" w:rsidP="00724366"/>
    <w:p w14:paraId="591B0BC8" w14:textId="77777777" w:rsidR="00690C94" w:rsidRDefault="00690C94"/>
    <w:p w14:paraId="11B41488" w14:textId="77777777" w:rsidR="00690C94" w:rsidRDefault="00690C94" w:rsidP="00BD4BF9"/>
    <w:p w14:paraId="15F0B82E" w14:textId="77777777" w:rsidR="001629C0" w:rsidRDefault="001629C0"/>
    <w:p w14:paraId="26D7AF18" w14:textId="77777777" w:rsidR="001629C0" w:rsidRDefault="001629C0" w:rsidP="001629C0"/>
    <w:p w14:paraId="6EE579E1" w14:textId="77777777" w:rsidR="004D276C" w:rsidRDefault="004D276C"/>
    <w:p w14:paraId="3E17DF72" w14:textId="77777777" w:rsidR="004347EA" w:rsidRDefault="004347EA"/>
    <w:p w14:paraId="55CB269A" w14:textId="77777777" w:rsidR="004347EA" w:rsidRDefault="004347EA" w:rsidP="003B3034"/>
    <w:p w14:paraId="34B37D7C" w14:textId="77777777" w:rsidR="00E63A2D" w:rsidRDefault="00E63A2D"/>
  </w:endnote>
  <w:endnote w:type="continuationSeparator" w:id="0">
    <w:p w14:paraId="74097B00" w14:textId="77777777" w:rsidR="00A03104" w:rsidRDefault="00A03104" w:rsidP="00BE393B">
      <w:r>
        <w:continuationSeparator/>
      </w:r>
    </w:p>
    <w:p w14:paraId="2AC0B520" w14:textId="77777777" w:rsidR="00A03104" w:rsidRDefault="00A03104"/>
    <w:p w14:paraId="3DF1457F" w14:textId="77777777" w:rsidR="00A03104" w:rsidRDefault="00A03104" w:rsidP="00995228"/>
    <w:p w14:paraId="6C03EDCE" w14:textId="77777777" w:rsidR="00A03104" w:rsidRDefault="00A03104"/>
    <w:p w14:paraId="6DC6DB6A" w14:textId="77777777" w:rsidR="00A03104" w:rsidRDefault="00A03104" w:rsidP="00974EB2"/>
    <w:p w14:paraId="00DC5AC9" w14:textId="77777777" w:rsidR="00A03104" w:rsidRDefault="00A03104" w:rsidP="00974EB2"/>
    <w:p w14:paraId="20938C71" w14:textId="77777777" w:rsidR="00A03104" w:rsidRDefault="00A03104" w:rsidP="00974EB2"/>
    <w:p w14:paraId="577F801A" w14:textId="77777777" w:rsidR="00A03104" w:rsidRDefault="00A03104"/>
    <w:p w14:paraId="51623B80" w14:textId="77777777" w:rsidR="00A03104" w:rsidRDefault="00A03104" w:rsidP="00C61737"/>
    <w:p w14:paraId="40917BC3" w14:textId="77777777" w:rsidR="00A03104" w:rsidRDefault="00A03104" w:rsidP="00C61737"/>
    <w:p w14:paraId="2845AEA6" w14:textId="77777777" w:rsidR="00A03104" w:rsidRDefault="00A03104"/>
    <w:p w14:paraId="1449E2BC" w14:textId="77777777" w:rsidR="00A03104" w:rsidRDefault="00A03104" w:rsidP="00F57EE8"/>
    <w:p w14:paraId="718C0443" w14:textId="77777777" w:rsidR="00A03104" w:rsidRDefault="00A03104"/>
    <w:p w14:paraId="238C607F" w14:textId="77777777" w:rsidR="00A03104" w:rsidRDefault="00A03104"/>
    <w:p w14:paraId="5B5EC02D" w14:textId="77777777" w:rsidR="00A03104" w:rsidRDefault="00A03104" w:rsidP="00386C2D"/>
    <w:p w14:paraId="5CFF6898" w14:textId="77777777" w:rsidR="00A03104" w:rsidRDefault="00A03104"/>
    <w:p w14:paraId="4D5C7EC9" w14:textId="77777777" w:rsidR="00A03104" w:rsidRDefault="00A03104"/>
    <w:p w14:paraId="7078D09D" w14:textId="77777777" w:rsidR="00A03104" w:rsidRDefault="00A03104"/>
    <w:p w14:paraId="65E810F1" w14:textId="77777777" w:rsidR="00A03104" w:rsidRDefault="00A03104"/>
    <w:p w14:paraId="12DEDBC6" w14:textId="77777777" w:rsidR="00A03104" w:rsidRDefault="00A03104"/>
    <w:p w14:paraId="0AA1F5D4" w14:textId="77777777" w:rsidR="00A03104" w:rsidRDefault="00A03104"/>
    <w:p w14:paraId="026070A7" w14:textId="77777777" w:rsidR="00A03104" w:rsidRDefault="00A03104" w:rsidP="002672AD"/>
    <w:p w14:paraId="48CE77B5" w14:textId="77777777" w:rsidR="00A03104" w:rsidRDefault="00A03104" w:rsidP="002672AD"/>
    <w:p w14:paraId="33D327B5" w14:textId="77777777" w:rsidR="00A03104" w:rsidRDefault="00A03104"/>
    <w:p w14:paraId="46A72A23" w14:textId="77777777" w:rsidR="00A03104" w:rsidRDefault="00A03104"/>
    <w:p w14:paraId="16086353" w14:textId="77777777" w:rsidR="00A03104" w:rsidRDefault="00A03104"/>
    <w:p w14:paraId="5AD71C20" w14:textId="77777777" w:rsidR="00A03104" w:rsidRDefault="00A03104"/>
    <w:p w14:paraId="095EE194" w14:textId="77777777" w:rsidR="00A03104" w:rsidRDefault="00A03104"/>
    <w:p w14:paraId="1800981A" w14:textId="77777777" w:rsidR="00A03104" w:rsidRDefault="00A03104" w:rsidP="007E1897"/>
    <w:p w14:paraId="69D7CCCC" w14:textId="77777777" w:rsidR="00A03104" w:rsidRDefault="00A03104" w:rsidP="007E1897"/>
    <w:p w14:paraId="16D8A686" w14:textId="77777777" w:rsidR="00A03104" w:rsidRDefault="00A03104" w:rsidP="007E1897"/>
    <w:p w14:paraId="10791230" w14:textId="77777777" w:rsidR="00A03104" w:rsidRDefault="00A03104" w:rsidP="007E1897"/>
    <w:p w14:paraId="0FBB7510" w14:textId="77777777" w:rsidR="00A03104" w:rsidRDefault="00A03104" w:rsidP="007E1897"/>
    <w:p w14:paraId="25868E14" w14:textId="77777777" w:rsidR="00A03104" w:rsidRDefault="00A03104" w:rsidP="007E1897"/>
    <w:p w14:paraId="36054FA3" w14:textId="77777777" w:rsidR="00A03104" w:rsidRDefault="00A03104" w:rsidP="007E1897"/>
    <w:p w14:paraId="04CCE6CD" w14:textId="77777777" w:rsidR="00A03104" w:rsidRDefault="00A03104"/>
    <w:p w14:paraId="43BEFDFF" w14:textId="77777777" w:rsidR="00A03104" w:rsidRDefault="00A03104" w:rsidP="009956DB"/>
    <w:p w14:paraId="1122E9F8" w14:textId="77777777" w:rsidR="00A03104" w:rsidRDefault="00A03104" w:rsidP="009956DB"/>
    <w:p w14:paraId="037689C4" w14:textId="77777777" w:rsidR="00A03104" w:rsidRDefault="00A03104"/>
    <w:p w14:paraId="758FE04B" w14:textId="77777777" w:rsidR="00A03104" w:rsidRDefault="00A03104"/>
    <w:p w14:paraId="7E83411F" w14:textId="77777777" w:rsidR="00CB442F" w:rsidRDefault="00CB442F"/>
    <w:p w14:paraId="2AD94229" w14:textId="77777777" w:rsidR="00CB442F" w:rsidRDefault="00CB442F" w:rsidP="00724366"/>
    <w:p w14:paraId="1B613418" w14:textId="77777777" w:rsidR="00690C94" w:rsidRDefault="00690C94"/>
    <w:p w14:paraId="56531E16" w14:textId="77777777" w:rsidR="00690C94" w:rsidRDefault="00690C94" w:rsidP="00BD4BF9"/>
    <w:p w14:paraId="6E80074A" w14:textId="77777777" w:rsidR="001629C0" w:rsidRDefault="001629C0"/>
    <w:p w14:paraId="5CCA7AA0" w14:textId="77777777" w:rsidR="001629C0" w:rsidRDefault="001629C0" w:rsidP="001629C0"/>
    <w:p w14:paraId="46703DD8" w14:textId="77777777" w:rsidR="004D276C" w:rsidRDefault="004D276C"/>
    <w:p w14:paraId="1FC6D6B3" w14:textId="77777777" w:rsidR="004347EA" w:rsidRDefault="004347EA"/>
    <w:p w14:paraId="0CB2A9BC" w14:textId="77777777" w:rsidR="004347EA" w:rsidRDefault="004347EA" w:rsidP="003B3034"/>
    <w:p w14:paraId="693A1E0D" w14:textId="77777777" w:rsidR="00E63A2D" w:rsidRDefault="00E63A2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D90183" w14:textId="77777777" w:rsidR="001109D2" w:rsidRDefault="001109D2" w:rsidP="00BE393B">
    <w:r>
      <w:fldChar w:fldCharType="begin"/>
    </w:r>
    <w:r>
      <w:instrText xml:space="preserve">PAGE  </w:instrText>
    </w:r>
    <w:r>
      <w:fldChar w:fldCharType="separate"/>
    </w:r>
    <w:r>
      <w:rPr>
        <w:noProof/>
      </w:rPr>
      <w:t>2</w:t>
    </w:r>
    <w:r>
      <w:fldChar w:fldCharType="end"/>
    </w:r>
  </w:p>
  <w:p w14:paraId="3B1BF161" w14:textId="77777777" w:rsidR="001109D2" w:rsidRDefault="001109D2" w:rsidP="00BE393B"/>
  <w:p w14:paraId="3A07FA91" w14:textId="77777777" w:rsidR="001109D2" w:rsidRDefault="001109D2" w:rsidP="00BE393B"/>
  <w:p w14:paraId="5F246ED5" w14:textId="77777777" w:rsidR="001109D2" w:rsidRDefault="001109D2" w:rsidP="00995228"/>
  <w:p w14:paraId="13BCB946" w14:textId="77777777" w:rsidR="001109D2" w:rsidRDefault="001109D2" w:rsidP="00995228"/>
  <w:p w14:paraId="4A1C6861" w14:textId="77777777" w:rsidR="001109D2" w:rsidRDefault="001109D2" w:rsidP="00974EB2"/>
  <w:p w14:paraId="3EDD22B0" w14:textId="77777777" w:rsidR="001109D2" w:rsidRDefault="001109D2" w:rsidP="00974EB2"/>
  <w:p w14:paraId="44887E6C" w14:textId="77777777" w:rsidR="001109D2" w:rsidRDefault="001109D2" w:rsidP="00974EB2"/>
  <w:p w14:paraId="4366CFD3" w14:textId="77777777" w:rsidR="001109D2" w:rsidRDefault="001109D2" w:rsidP="00B96A21"/>
  <w:p w14:paraId="5A3F9C48" w14:textId="77777777" w:rsidR="001109D2" w:rsidRDefault="001109D2" w:rsidP="00C61737"/>
  <w:p w14:paraId="555B4CB3" w14:textId="77777777" w:rsidR="001109D2" w:rsidRDefault="001109D2" w:rsidP="00C61737"/>
  <w:p w14:paraId="2A9A4100" w14:textId="77777777" w:rsidR="001109D2" w:rsidRDefault="001109D2" w:rsidP="00C61737"/>
  <w:p w14:paraId="7ABC6BE5" w14:textId="77777777" w:rsidR="001109D2" w:rsidRDefault="001109D2" w:rsidP="00F57EE8"/>
  <w:p w14:paraId="29843AA9" w14:textId="77777777" w:rsidR="001109D2" w:rsidRDefault="001109D2" w:rsidP="00F57EE8"/>
  <w:p w14:paraId="50CB32A5" w14:textId="77777777" w:rsidR="001109D2" w:rsidRDefault="001109D2"/>
  <w:p w14:paraId="1E62C833" w14:textId="77777777" w:rsidR="001109D2" w:rsidRDefault="001109D2"/>
  <w:p w14:paraId="4EA7015A" w14:textId="77777777" w:rsidR="001109D2" w:rsidRDefault="001109D2" w:rsidP="00D32691"/>
  <w:p w14:paraId="77EBB5B4" w14:textId="77777777" w:rsidR="001109D2" w:rsidRDefault="001109D2" w:rsidP="00D32691"/>
  <w:p w14:paraId="28A6BCB1" w14:textId="77777777" w:rsidR="001109D2" w:rsidRDefault="001109D2" w:rsidP="00D32691"/>
  <w:p w14:paraId="1FA1A759" w14:textId="77777777" w:rsidR="001109D2" w:rsidRDefault="001109D2" w:rsidP="00D32691"/>
  <w:p w14:paraId="179DBB08" w14:textId="77777777" w:rsidR="001109D2" w:rsidRDefault="001109D2" w:rsidP="00A630F3"/>
  <w:p w14:paraId="191CD024" w14:textId="77777777" w:rsidR="001109D2" w:rsidRDefault="001109D2" w:rsidP="00A630F3"/>
  <w:p w14:paraId="0169AB55" w14:textId="77777777" w:rsidR="001109D2" w:rsidRDefault="001109D2" w:rsidP="00A630F3"/>
  <w:p w14:paraId="4DDE7C79" w14:textId="77777777" w:rsidR="001109D2" w:rsidRDefault="001109D2" w:rsidP="00A630F3"/>
  <w:p w14:paraId="6B5A0852" w14:textId="77777777" w:rsidR="001109D2" w:rsidRDefault="001109D2" w:rsidP="00A630F3"/>
  <w:p w14:paraId="77FE1956" w14:textId="77777777" w:rsidR="001109D2" w:rsidRDefault="001109D2" w:rsidP="00290AA1"/>
  <w:p w14:paraId="6A1EF9A4" w14:textId="77777777" w:rsidR="001109D2" w:rsidRDefault="001109D2" w:rsidP="008B1373"/>
  <w:p w14:paraId="415BFD18" w14:textId="77777777" w:rsidR="001109D2" w:rsidRDefault="001109D2"/>
  <w:p w14:paraId="01094682" w14:textId="77777777" w:rsidR="001109D2" w:rsidRDefault="001109D2" w:rsidP="00386C2D"/>
  <w:p w14:paraId="5BE292F6" w14:textId="77777777" w:rsidR="001109D2" w:rsidRDefault="001109D2"/>
  <w:p w14:paraId="1E2CC7E1" w14:textId="77777777" w:rsidR="001109D2" w:rsidRDefault="001109D2"/>
  <w:p w14:paraId="36FCBFE1" w14:textId="77777777" w:rsidR="001109D2" w:rsidRDefault="001109D2"/>
  <w:p w14:paraId="1959FCF9" w14:textId="77777777" w:rsidR="001109D2" w:rsidRDefault="001109D2"/>
  <w:p w14:paraId="2C4A94F4" w14:textId="77777777" w:rsidR="005F3BFA" w:rsidRDefault="005F3BFA"/>
  <w:p w14:paraId="44412CD5" w14:textId="77777777" w:rsidR="00AA4242" w:rsidRDefault="00AA4242"/>
  <w:p w14:paraId="1361B934" w14:textId="77777777" w:rsidR="00AA4242" w:rsidRDefault="00AA4242" w:rsidP="002672AD"/>
  <w:p w14:paraId="270AC0DB" w14:textId="77777777" w:rsidR="00AA4242" w:rsidRDefault="00AA4242" w:rsidP="002672AD"/>
  <w:p w14:paraId="6295578A" w14:textId="77777777" w:rsidR="009A0288" w:rsidRDefault="009A0288"/>
  <w:p w14:paraId="164C3C00" w14:textId="77777777" w:rsidR="00A13865" w:rsidRDefault="00A13865"/>
  <w:p w14:paraId="05A690F0" w14:textId="77777777" w:rsidR="00863A9C" w:rsidRDefault="00863A9C"/>
  <w:p w14:paraId="6212FEDC" w14:textId="77777777" w:rsidR="00473990" w:rsidRDefault="00473990"/>
  <w:p w14:paraId="0DC81631" w14:textId="77777777" w:rsidR="00284169" w:rsidRDefault="00284169"/>
  <w:p w14:paraId="5008083A" w14:textId="77777777" w:rsidR="00284169" w:rsidRDefault="00284169" w:rsidP="007E1897"/>
  <w:p w14:paraId="5F307C46" w14:textId="77777777" w:rsidR="00284169" w:rsidRDefault="00284169" w:rsidP="007E1897"/>
  <w:p w14:paraId="621C7626" w14:textId="77777777" w:rsidR="00284169" w:rsidRDefault="00284169" w:rsidP="007E1897"/>
  <w:p w14:paraId="78ED7F25" w14:textId="77777777" w:rsidR="00284169" w:rsidRDefault="00284169" w:rsidP="007E1897"/>
  <w:p w14:paraId="4A33AB7F" w14:textId="77777777" w:rsidR="00284169" w:rsidRDefault="00284169" w:rsidP="007E1897"/>
  <w:p w14:paraId="3B47071F" w14:textId="77777777" w:rsidR="00284169" w:rsidRDefault="00284169" w:rsidP="007E1897"/>
  <w:p w14:paraId="2EE8FDE4" w14:textId="77777777" w:rsidR="00284169" w:rsidRDefault="00284169" w:rsidP="007E1897"/>
  <w:p w14:paraId="3B60CE33" w14:textId="77777777" w:rsidR="00DC64A4" w:rsidRDefault="00DC64A4"/>
  <w:p w14:paraId="0BD3411D" w14:textId="77777777" w:rsidR="00DC64A4" w:rsidRDefault="00DC64A4" w:rsidP="009956DB"/>
  <w:p w14:paraId="4275AD0F" w14:textId="77777777" w:rsidR="00DC64A4" w:rsidRDefault="00DC64A4" w:rsidP="009956DB"/>
  <w:p w14:paraId="377CE2C7" w14:textId="77777777" w:rsidR="002A4AB9" w:rsidRDefault="002A4AB9"/>
  <w:p w14:paraId="4D14CD53" w14:textId="77777777" w:rsidR="001C5C10" w:rsidRDefault="001C5C10"/>
  <w:p w14:paraId="472EF747" w14:textId="77777777" w:rsidR="00CB442F" w:rsidRDefault="00CB442F"/>
  <w:p w14:paraId="1A98A38C" w14:textId="77777777" w:rsidR="00CB442F" w:rsidRDefault="00CB442F" w:rsidP="00724366"/>
  <w:p w14:paraId="4125D0DD" w14:textId="77777777" w:rsidR="00690C94" w:rsidRDefault="00690C94"/>
  <w:p w14:paraId="58AC26F9" w14:textId="77777777" w:rsidR="00690C94" w:rsidRDefault="00690C94" w:rsidP="00BD4BF9"/>
  <w:p w14:paraId="656E5295" w14:textId="77777777" w:rsidR="001629C0" w:rsidRDefault="001629C0"/>
  <w:p w14:paraId="6378940F" w14:textId="77777777" w:rsidR="001629C0" w:rsidRDefault="001629C0" w:rsidP="001629C0"/>
  <w:p w14:paraId="54F73D23" w14:textId="77777777" w:rsidR="004D276C" w:rsidRDefault="004D276C"/>
  <w:p w14:paraId="32BFBB5A" w14:textId="77777777" w:rsidR="004347EA" w:rsidRDefault="004347EA"/>
  <w:p w14:paraId="1F403B43" w14:textId="77777777" w:rsidR="004347EA" w:rsidRDefault="004347EA" w:rsidP="003B3034"/>
  <w:p w14:paraId="29E33A2B" w14:textId="77777777" w:rsidR="00E63A2D" w:rsidRDefault="00E63A2D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30ED14" w14:textId="556FE7C8" w:rsidR="006A20C6" w:rsidRPr="006A20C6" w:rsidRDefault="006A20C6">
    <w:pPr>
      <w:rPr>
        <w:sz w:val="10"/>
        <w:szCs w:val="10"/>
      </w:rPr>
    </w:pPr>
  </w:p>
  <w:tbl>
    <w:tblPr>
      <w:tblW w:w="9781" w:type="dxa"/>
      <w:tblInd w:w="-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702"/>
      <w:gridCol w:w="6594"/>
      <w:gridCol w:w="918"/>
      <w:gridCol w:w="567"/>
    </w:tblGrid>
    <w:tr w:rsidR="001109D2" w:rsidRPr="00386C2D" w14:paraId="3F17A95F" w14:textId="77777777" w:rsidTr="002B1480">
      <w:trPr>
        <w:cantSplit/>
        <w:trHeight w:val="128"/>
      </w:trPr>
      <w:tc>
        <w:tcPr>
          <w:tcW w:w="1702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3503BDBB" w14:textId="77777777" w:rsidR="001109D2" w:rsidRPr="006A20C6" w:rsidRDefault="001109D2" w:rsidP="00BE7560">
          <w:pPr>
            <w:tabs>
              <w:tab w:val="center" w:pos="4536"/>
              <w:tab w:val="right" w:pos="9072"/>
            </w:tabs>
            <w:ind w:left="0"/>
            <w:jc w:val="center"/>
            <w:rPr>
              <w:rFonts w:ascii="Arial Narrow" w:hAnsi="Arial Narrow" w:cs="Arial"/>
              <w:b/>
              <w:sz w:val="8"/>
              <w:szCs w:val="8"/>
              <w:lang w:val="en-US"/>
            </w:rPr>
          </w:pPr>
        </w:p>
        <w:p w14:paraId="6B9281E0" w14:textId="77777777" w:rsidR="006A20C6" w:rsidRPr="00386C2D" w:rsidRDefault="006A20C6" w:rsidP="006A20C6">
          <w:pPr>
            <w:tabs>
              <w:tab w:val="center" w:pos="4536"/>
              <w:tab w:val="right" w:pos="9072"/>
            </w:tabs>
            <w:ind w:left="0" w:firstLine="5"/>
            <w:jc w:val="center"/>
            <w:rPr>
              <w:rFonts w:ascii="Arial Narrow" w:hAnsi="Arial Narrow" w:cs="Tahoma"/>
              <w:sz w:val="12"/>
              <w:szCs w:val="12"/>
              <w:lang w:val="en-US"/>
            </w:rPr>
          </w:pPr>
          <w:r w:rsidRPr="00386C2D">
            <w:rPr>
              <w:rFonts w:ascii="Arial Narrow" w:hAnsi="Arial Narrow"/>
              <w:noProof/>
              <w:sz w:val="24"/>
            </w:rPr>
            <w:drawing>
              <wp:inline distT="0" distB="0" distL="0" distR="0" wp14:anchorId="2CCAA165" wp14:editId="749E696B">
                <wp:extent cx="965200" cy="262890"/>
                <wp:effectExtent l="0" t="0" r="6350" b="3810"/>
                <wp:docPr id="4" name="Obraz 4" descr="Logo Proelectr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 descr="Logo Proelectr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16586" b="16097"/>
                        <a:stretch/>
                      </pic:blipFill>
                      <pic:spPr bwMode="auto">
                        <a:xfrm>
                          <a:off x="0" y="0"/>
                          <a:ext cx="965200" cy="26289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  <w:p w14:paraId="6E8D717F" w14:textId="77777777" w:rsidR="006A20C6" w:rsidRPr="00386C2D" w:rsidRDefault="006A20C6" w:rsidP="006A20C6">
          <w:pPr>
            <w:tabs>
              <w:tab w:val="center" w:pos="4536"/>
              <w:tab w:val="right" w:pos="9072"/>
            </w:tabs>
            <w:ind w:left="0" w:firstLine="5"/>
            <w:jc w:val="center"/>
            <w:rPr>
              <w:rFonts w:ascii="Arial Narrow" w:hAnsi="Arial Narrow" w:cs="Arial"/>
              <w:sz w:val="12"/>
              <w:lang w:val="en-US"/>
            </w:rPr>
          </w:pPr>
          <w:r w:rsidRPr="00386C2D">
            <w:rPr>
              <w:rFonts w:ascii="Arial Narrow" w:hAnsi="Arial Narrow" w:cs="Tahoma"/>
              <w:sz w:val="12"/>
              <w:szCs w:val="12"/>
              <w:lang w:val="en-US"/>
            </w:rPr>
            <w:t>e-mail: biuro@pro-electro.pl</w:t>
          </w:r>
        </w:p>
        <w:p w14:paraId="4348108B" w14:textId="77777777" w:rsidR="006A20C6" w:rsidRPr="00386C2D" w:rsidRDefault="006A20C6" w:rsidP="006A20C6">
          <w:pPr>
            <w:tabs>
              <w:tab w:val="center" w:pos="4536"/>
              <w:tab w:val="right" w:pos="9072"/>
            </w:tabs>
            <w:ind w:left="0" w:firstLine="5"/>
            <w:jc w:val="center"/>
            <w:rPr>
              <w:rFonts w:ascii="Arial Narrow" w:hAnsi="Arial Narrow" w:cs="Tahoma"/>
              <w:sz w:val="12"/>
              <w:szCs w:val="12"/>
            </w:rPr>
          </w:pPr>
          <w:r>
            <w:rPr>
              <w:rFonts w:ascii="Arial Narrow" w:hAnsi="Arial Narrow" w:cs="Tahoma"/>
              <w:sz w:val="12"/>
              <w:szCs w:val="12"/>
            </w:rPr>
            <w:t>ul. Lubicz 17D/21</w:t>
          </w:r>
        </w:p>
        <w:p w14:paraId="3EAF84A1" w14:textId="77777777" w:rsidR="006A20C6" w:rsidRPr="00386C2D" w:rsidRDefault="006A20C6" w:rsidP="006A20C6">
          <w:pPr>
            <w:tabs>
              <w:tab w:val="center" w:pos="4536"/>
              <w:tab w:val="right" w:pos="9072"/>
            </w:tabs>
            <w:ind w:left="0" w:firstLine="5"/>
            <w:jc w:val="center"/>
            <w:rPr>
              <w:rFonts w:ascii="Arial Narrow" w:hAnsi="Arial Narrow" w:cs="Tahoma"/>
              <w:sz w:val="12"/>
              <w:szCs w:val="12"/>
            </w:rPr>
          </w:pPr>
          <w:r>
            <w:rPr>
              <w:rFonts w:ascii="Arial Narrow" w:hAnsi="Arial Narrow" w:cs="Tahoma"/>
              <w:sz w:val="12"/>
              <w:szCs w:val="12"/>
            </w:rPr>
            <w:t>31-</w:t>
          </w:r>
          <w:r w:rsidRPr="00386C2D">
            <w:rPr>
              <w:rFonts w:ascii="Arial Narrow" w:hAnsi="Arial Narrow" w:cs="Tahoma"/>
              <w:sz w:val="12"/>
              <w:szCs w:val="12"/>
            </w:rPr>
            <w:t>5</w:t>
          </w:r>
          <w:r>
            <w:rPr>
              <w:rFonts w:ascii="Arial Narrow" w:hAnsi="Arial Narrow" w:cs="Tahoma"/>
              <w:sz w:val="12"/>
              <w:szCs w:val="12"/>
            </w:rPr>
            <w:t>0</w:t>
          </w:r>
          <w:r w:rsidRPr="00386C2D">
            <w:rPr>
              <w:rFonts w:ascii="Arial Narrow" w:hAnsi="Arial Narrow" w:cs="Tahoma"/>
              <w:sz w:val="12"/>
              <w:szCs w:val="12"/>
            </w:rPr>
            <w:t>3 Kraków</w:t>
          </w:r>
        </w:p>
        <w:p w14:paraId="6E7FF00C" w14:textId="77777777" w:rsidR="006A20C6" w:rsidRPr="006A20C6" w:rsidRDefault="00EB4DED" w:rsidP="006A20C6">
          <w:pPr>
            <w:tabs>
              <w:tab w:val="center" w:pos="4536"/>
              <w:tab w:val="right" w:pos="9072"/>
            </w:tabs>
            <w:ind w:left="0" w:firstLine="5"/>
            <w:jc w:val="center"/>
            <w:rPr>
              <w:rFonts w:ascii="Arial Narrow" w:hAnsi="Arial Narrow" w:cs="Tahoma"/>
              <w:sz w:val="12"/>
              <w:szCs w:val="12"/>
            </w:rPr>
          </w:pPr>
          <w:r>
            <w:rPr>
              <w:rFonts w:ascii="Arial Narrow" w:hAnsi="Arial Narrow" w:cs="Tahoma"/>
              <w:sz w:val="12"/>
              <w:szCs w:val="12"/>
            </w:rPr>
            <w:t>tel. 797 428 281</w:t>
          </w:r>
        </w:p>
        <w:p w14:paraId="3D28FB37" w14:textId="77777777" w:rsidR="006A20C6" w:rsidRPr="00096B00" w:rsidRDefault="006A20C6" w:rsidP="006A20C6">
          <w:pPr>
            <w:tabs>
              <w:tab w:val="center" w:pos="4536"/>
              <w:tab w:val="right" w:pos="9072"/>
            </w:tabs>
            <w:ind w:left="0"/>
            <w:jc w:val="center"/>
            <w:rPr>
              <w:rFonts w:ascii="Arial Narrow" w:hAnsi="Arial Narrow" w:cs="Tahoma"/>
              <w:sz w:val="12"/>
              <w:szCs w:val="12"/>
            </w:rPr>
          </w:pPr>
          <w:r w:rsidRPr="00096B00">
            <w:rPr>
              <w:rFonts w:ascii="Arial Narrow" w:hAnsi="Arial Narrow" w:cs="Tahoma"/>
              <w:sz w:val="12"/>
              <w:szCs w:val="12"/>
            </w:rPr>
            <w:t>www.pro-electro.pl</w:t>
          </w:r>
        </w:p>
        <w:p w14:paraId="683A3463" w14:textId="77777777" w:rsidR="006A20C6" w:rsidRPr="00096B00" w:rsidRDefault="006A20C6" w:rsidP="006A20C6">
          <w:pPr>
            <w:tabs>
              <w:tab w:val="center" w:pos="4536"/>
              <w:tab w:val="right" w:pos="9072"/>
            </w:tabs>
            <w:ind w:left="0"/>
            <w:jc w:val="center"/>
            <w:rPr>
              <w:rFonts w:ascii="Arial Narrow" w:hAnsi="Arial Narrow" w:cs="Arial"/>
              <w:b/>
              <w:sz w:val="4"/>
              <w:szCs w:val="4"/>
            </w:rPr>
          </w:pPr>
        </w:p>
      </w:tc>
      <w:tc>
        <w:tcPr>
          <w:tcW w:w="6594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BF897C7" w14:textId="77777777" w:rsidR="001109D2" w:rsidRPr="00386C2D" w:rsidRDefault="001109D2" w:rsidP="005C29E1">
          <w:pPr>
            <w:tabs>
              <w:tab w:val="center" w:pos="4536"/>
              <w:tab w:val="right" w:pos="9072"/>
            </w:tabs>
            <w:ind w:left="0"/>
            <w:jc w:val="center"/>
            <w:rPr>
              <w:rFonts w:ascii="Arial Narrow" w:hAnsi="Arial Narrow" w:cs="Arial"/>
              <w:sz w:val="14"/>
              <w:szCs w:val="12"/>
            </w:rPr>
          </w:pPr>
          <w:r>
            <w:rPr>
              <w:rFonts w:ascii="Arial Narrow" w:hAnsi="Arial Narrow" w:cs="Arial"/>
              <w:b/>
              <w:sz w:val="16"/>
              <w:szCs w:val="20"/>
            </w:rPr>
            <w:t>SPIS ZAWARTOŚCI</w:t>
          </w:r>
        </w:p>
      </w:tc>
      <w:tc>
        <w:tcPr>
          <w:tcW w:w="1485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center"/>
        </w:tcPr>
        <w:p w14:paraId="2AE370A8" w14:textId="77777777" w:rsidR="001109D2" w:rsidRPr="00386C2D" w:rsidRDefault="001109D2" w:rsidP="005C29E1">
          <w:pPr>
            <w:tabs>
              <w:tab w:val="center" w:pos="4536"/>
              <w:tab w:val="right" w:pos="9072"/>
            </w:tabs>
            <w:ind w:left="0"/>
            <w:rPr>
              <w:rFonts w:ascii="Arial Narrow" w:hAnsi="Arial Narrow" w:cs="Arial"/>
              <w:sz w:val="12"/>
              <w:szCs w:val="12"/>
            </w:rPr>
          </w:pPr>
          <w:r w:rsidRPr="00386C2D">
            <w:rPr>
              <w:rFonts w:ascii="Arial Narrow" w:hAnsi="Arial Narrow" w:cs="Arial"/>
              <w:sz w:val="12"/>
              <w:szCs w:val="12"/>
            </w:rPr>
            <w:t>Nr projektu:</w:t>
          </w:r>
        </w:p>
        <w:p w14:paraId="72659BD2" w14:textId="3019BD5B" w:rsidR="001109D2" w:rsidRPr="00386C2D" w:rsidRDefault="00E97FA1" w:rsidP="005C29E1">
          <w:pPr>
            <w:tabs>
              <w:tab w:val="center" w:pos="4536"/>
              <w:tab w:val="right" w:pos="9072"/>
            </w:tabs>
            <w:ind w:left="0"/>
            <w:jc w:val="center"/>
            <w:rPr>
              <w:rFonts w:ascii="Arial Narrow" w:hAnsi="Arial Narrow" w:cs="Arial"/>
              <w:sz w:val="14"/>
              <w:szCs w:val="12"/>
            </w:rPr>
          </w:pPr>
          <w:r>
            <w:rPr>
              <w:rFonts w:ascii="Arial Narrow" w:hAnsi="Arial Narrow" w:cs="Arial"/>
              <w:b/>
              <w:sz w:val="16"/>
              <w:szCs w:val="12"/>
            </w:rPr>
            <w:t>-</w:t>
          </w:r>
        </w:p>
      </w:tc>
    </w:tr>
    <w:tr w:rsidR="001109D2" w:rsidRPr="00C003F8" w14:paraId="288FF3A2" w14:textId="77777777" w:rsidTr="002B1480">
      <w:trPr>
        <w:cantSplit/>
        <w:trHeight w:val="47"/>
      </w:trPr>
      <w:tc>
        <w:tcPr>
          <w:tcW w:w="1702" w:type="dxa"/>
          <w:vMerge/>
          <w:tcBorders>
            <w:right w:val="single" w:sz="4" w:space="0" w:color="auto"/>
          </w:tcBorders>
        </w:tcPr>
        <w:p w14:paraId="09C97283" w14:textId="77777777" w:rsidR="001109D2" w:rsidRPr="00C003F8" w:rsidRDefault="001109D2" w:rsidP="005C29E1">
          <w:pPr>
            <w:tabs>
              <w:tab w:val="center" w:pos="4536"/>
              <w:tab w:val="right" w:pos="9072"/>
            </w:tabs>
            <w:ind w:left="0"/>
            <w:jc w:val="center"/>
            <w:rPr>
              <w:rFonts w:ascii="Arial Narrow" w:hAnsi="Arial Narrow" w:cs="Arial"/>
              <w:b/>
              <w:sz w:val="16"/>
              <w:szCs w:val="20"/>
              <w:lang w:val="en-US"/>
            </w:rPr>
          </w:pPr>
        </w:p>
      </w:tc>
      <w:tc>
        <w:tcPr>
          <w:tcW w:w="6594" w:type="dxa"/>
          <w:vMerge w:val="restart"/>
          <w:tcBorders>
            <w:top w:val="single" w:sz="4" w:space="0" w:color="auto"/>
            <w:right w:val="single" w:sz="4" w:space="0" w:color="auto"/>
          </w:tcBorders>
          <w:vAlign w:val="center"/>
        </w:tcPr>
        <w:p w14:paraId="12EA144B" w14:textId="77777777" w:rsidR="00030DD8" w:rsidRDefault="00E90980" w:rsidP="00030DD8">
          <w:pPr>
            <w:pStyle w:val="Bezwciecia"/>
            <w:jc w:val="center"/>
            <w:rPr>
              <w:b/>
              <w:sz w:val="18"/>
              <w:lang w:eastAsia="pl-PL"/>
            </w:rPr>
          </w:pPr>
          <w:r w:rsidRPr="00E90980">
            <w:rPr>
              <w:b/>
              <w:sz w:val="18"/>
              <w:lang w:eastAsia="pl-PL"/>
            </w:rPr>
            <w:t xml:space="preserve">BUDOWA </w:t>
          </w:r>
          <w:r w:rsidR="00B9239E">
            <w:rPr>
              <w:b/>
              <w:sz w:val="18"/>
              <w:lang w:eastAsia="pl-PL"/>
            </w:rPr>
            <w:t>BUDYNKU STACJI PALIW</w:t>
          </w:r>
        </w:p>
        <w:p w14:paraId="103ACCA1" w14:textId="2381FA55" w:rsidR="00B9239E" w:rsidRPr="00C003F8" w:rsidRDefault="00B9239E" w:rsidP="00030DD8">
          <w:pPr>
            <w:pStyle w:val="Bezwciecia"/>
            <w:jc w:val="center"/>
            <w:rPr>
              <w:b/>
              <w:sz w:val="18"/>
              <w:lang w:eastAsia="pl-PL"/>
            </w:rPr>
          </w:pPr>
          <w:r>
            <w:rPr>
              <w:b/>
              <w:sz w:val="18"/>
              <w:lang w:eastAsia="pl-PL"/>
            </w:rPr>
            <w:t>W  MIEJSCOWOŚCI CIECHANÓW</w:t>
          </w:r>
        </w:p>
      </w:tc>
      <w:tc>
        <w:tcPr>
          <w:tcW w:w="918" w:type="dxa"/>
          <w:tcBorders>
            <w:top w:val="single" w:sz="4" w:space="0" w:color="auto"/>
            <w:left w:val="single" w:sz="4" w:space="0" w:color="auto"/>
            <w:bottom w:val="nil"/>
          </w:tcBorders>
          <w:vAlign w:val="center"/>
        </w:tcPr>
        <w:p w14:paraId="3AC90971" w14:textId="77777777" w:rsidR="001109D2" w:rsidRPr="00B9239E" w:rsidRDefault="001109D2" w:rsidP="005C29E1">
          <w:pPr>
            <w:tabs>
              <w:tab w:val="center" w:pos="4536"/>
              <w:tab w:val="right" w:pos="9072"/>
            </w:tabs>
            <w:ind w:left="0"/>
            <w:rPr>
              <w:rFonts w:ascii="Arial Narrow" w:hAnsi="Arial Narrow" w:cs="Arial"/>
              <w:sz w:val="14"/>
              <w:szCs w:val="12"/>
            </w:rPr>
          </w:pPr>
          <w:r w:rsidRPr="00B9239E">
            <w:rPr>
              <w:rFonts w:ascii="Arial Narrow" w:hAnsi="Arial Narrow" w:cs="Arial"/>
              <w:sz w:val="12"/>
              <w:szCs w:val="12"/>
            </w:rPr>
            <w:t>Nr dok:</w:t>
          </w:r>
        </w:p>
      </w:tc>
      <w:tc>
        <w:tcPr>
          <w:tcW w:w="567" w:type="dxa"/>
          <w:tcBorders>
            <w:top w:val="single" w:sz="4" w:space="0" w:color="auto"/>
            <w:left w:val="single" w:sz="4" w:space="0" w:color="auto"/>
            <w:bottom w:val="nil"/>
          </w:tcBorders>
          <w:vAlign w:val="center"/>
        </w:tcPr>
        <w:p w14:paraId="4D7BFC6E" w14:textId="77777777" w:rsidR="001109D2" w:rsidRPr="00B9239E" w:rsidRDefault="001109D2" w:rsidP="005C29E1">
          <w:pPr>
            <w:tabs>
              <w:tab w:val="center" w:pos="4536"/>
              <w:tab w:val="right" w:pos="9072"/>
            </w:tabs>
            <w:ind w:left="0"/>
            <w:rPr>
              <w:rFonts w:ascii="Arial Narrow" w:hAnsi="Arial Narrow" w:cs="Arial"/>
              <w:sz w:val="14"/>
              <w:szCs w:val="12"/>
            </w:rPr>
          </w:pPr>
          <w:r w:rsidRPr="00B9239E">
            <w:rPr>
              <w:rFonts w:ascii="Arial Narrow" w:hAnsi="Arial Narrow" w:cs="Arial"/>
              <w:sz w:val="12"/>
              <w:szCs w:val="12"/>
            </w:rPr>
            <w:t>Rewizja:</w:t>
          </w:r>
        </w:p>
      </w:tc>
    </w:tr>
    <w:tr w:rsidR="001109D2" w:rsidRPr="00C003F8" w14:paraId="69CABF85" w14:textId="77777777" w:rsidTr="002B1480">
      <w:trPr>
        <w:cantSplit/>
        <w:trHeight w:val="278"/>
      </w:trPr>
      <w:tc>
        <w:tcPr>
          <w:tcW w:w="1702" w:type="dxa"/>
          <w:vMerge/>
          <w:tcBorders>
            <w:right w:val="single" w:sz="4" w:space="0" w:color="auto"/>
          </w:tcBorders>
        </w:tcPr>
        <w:p w14:paraId="3582685E" w14:textId="77777777" w:rsidR="001109D2" w:rsidRPr="00544570" w:rsidRDefault="001109D2" w:rsidP="005C29E1">
          <w:pPr>
            <w:tabs>
              <w:tab w:val="center" w:pos="4536"/>
              <w:tab w:val="right" w:pos="9072"/>
            </w:tabs>
            <w:ind w:left="0"/>
            <w:jc w:val="center"/>
            <w:rPr>
              <w:rFonts w:ascii="Arial Narrow" w:hAnsi="Arial Narrow" w:cs="Arial"/>
              <w:b/>
              <w:sz w:val="16"/>
              <w:szCs w:val="20"/>
            </w:rPr>
          </w:pPr>
        </w:p>
      </w:tc>
      <w:tc>
        <w:tcPr>
          <w:tcW w:w="6594" w:type="dxa"/>
          <w:vMerge/>
          <w:tcBorders>
            <w:right w:val="single" w:sz="4" w:space="0" w:color="auto"/>
          </w:tcBorders>
          <w:vAlign w:val="center"/>
        </w:tcPr>
        <w:p w14:paraId="66EAA1CE" w14:textId="77777777" w:rsidR="001109D2" w:rsidRPr="00544570" w:rsidRDefault="001109D2" w:rsidP="005C29E1">
          <w:pPr>
            <w:tabs>
              <w:tab w:val="center" w:pos="4536"/>
              <w:tab w:val="right" w:pos="9072"/>
            </w:tabs>
            <w:ind w:left="0"/>
            <w:jc w:val="center"/>
            <w:rPr>
              <w:rFonts w:ascii="Arial Narrow" w:hAnsi="Arial Narrow" w:cs="Arial"/>
              <w:b/>
              <w:sz w:val="16"/>
              <w:szCs w:val="20"/>
            </w:rPr>
          </w:pPr>
        </w:p>
      </w:tc>
      <w:tc>
        <w:tcPr>
          <w:tcW w:w="918" w:type="dxa"/>
          <w:tcBorders>
            <w:top w:val="nil"/>
            <w:left w:val="single" w:sz="4" w:space="0" w:color="auto"/>
            <w:bottom w:val="single" w:sz="4" w:space="0" w:color="auto"/>
          </w:tcBorders>
          <w:vAlign w:val="center"/>
        </w:tcPr>
        <w:p w14:paraId="524E5CDD" w14:textId="77777777" w:rsidR="001109D2" w:rsidRPr="00B9239E" w:rsidRDefault="001109D2" w:rsidP="005C29E1">
          <w:pPr>
            <w:tabs>
              <w:tab w:val="center" w:pos="4536"/>
              <w:tab w:val="right" w:pos="9072"/>
            </w:tabs>
            <w:ind w:left="0"/>
            <w:jc w:val="center"/>
            <w:rPr>
              <w:rFonts w:ascii="Arial Narrow" w:hAnsi="Arial Narrow" w:cs="Arial"/>
              <w:b/>
              <w:sz w:val="14"/>
              <w:szCs w:val="12"/>
            </w:rPr>
          </w:pPr>
          <w:r w:rsidRPr="00B9239E">
            <w:rPr>
              <w:rFonts w:ascii="Arial Narrow" w:hAnsi="Arial Narrow" w:cs="Arial"/>
              <w:b/>
              <w:sz w:val="16"/>
              <w:szCs w:val="12"/>
            </w:rPr>
            <w:t>DOK/0</w:t>
          </w:r>
          <w:r w:rsidR="00D75951" w:rsidRPr="00B9239E">
            <w:rPr>
              <w:rFonts w:ascii="Arial Narrow" w:hAnsi="Arial Narrow" w:cs="Arial"/>
              <w:b/>
              <w:sz w:val="16"/>
              <w:szCs w:val="12"/>
            </w:rPr>
            <w:t>1</w:t>
          </w:r>
        </w:p>
      </w:tc>
      <w:tc>
        <w:tcPr>
          <w:tcW w:w="567" w:type="dxa"/>
          <w:tcBorders>
            <w:top w:val="nil"/>
            <w:left w:val="single" w:sz="4" w:space="0" w:color="auto"/>
            <w:bottom w:val="single" w:sz="4" w:space="0" w:color="auto"/>
          </w:tcBorders>
          <w:vAlign w:val="center"/>
        </w:tcPr>
        <w:p w14:paraId="234D5BE2" w14:textId="4643BA84" w:rsidR="001109D2" w:rsidRPr="00B9239E" w:rsidRDefault="00B9239E" w:rsidP="009956DB">
          <w:pPr>
            <w:tabs>
              <w:tab w:val="center" w:pos="4536"/>
              <w:tab w:val="right" w:pos="9072"/>
            </w:tabs>
            <w:ind w:left="0"/>
            <w:jc w:val="center"/>
            <w:rPr>
              <w:rFonts w:ascii="Arial Narrow" w:hAnsi="Arial Narrow" w:cs="Arial"/>
              <w:b/>
              <w:sz w:val="14"/>
              <w:szCs w:val="12"/>
            </w:rPr>
          </w:pPr>
          <w:r w:rsidRPr="00B9239E">
            <w:rPr>
              <w:rFonts w:ascii="Arial Narrow" w:hAnsi="Arial Narrow" w:cs="Arial"/>
              <w:b/>
              <w:sz w:val="16"/>
              <w:szCs w:val="12"/>
            </w:rPr>
            <w:t>00</w:t>
          </w:r>
        </w:p>
      </w:tc>
    </w:tr>
    <w:tr w:rsidR="001109D2" w:rsidRPr="00C003F8" w14:paraId="21713E62" w14:textId="77777777" w:rsidTr="002B1480">
      <w:trPr>
        <w:cantSplit/>
        <w:trHeight w:val="149"/>
      </w:trPr>
      <w:tc>
        <w:tcPr>
          <w:tcW w:w="1702" w:type="dxa"/>
          <w:vMerge/>
          <w:tcBorders>
            <w:right w:val="single" w:sz="4" w:space="0" w:color="auto"/>
          </w:tcBorders>
        </w:tcPr>
        <w:p w14:paraId="22224A07" w14:textId="77777777" w:rsidR="001109D2" w:rsidRPr="00C003F8" w:rsidRDefault="001109D2" w:rsidP="005C29E1">
          <w:pPr>
            <w:tabs>
              <w:tab w:val="center" w:pos="4536"/>
              <w:tab w:val="right" w:pos="9072"/>
            </w:tabs>
            <w:ind w:left="0"/>
            <w:jc w:val="center"/>
            <w:rPr>
              <w:rFonts w:ascii="Arial Narrow" w:hAnsi="Arial Narrow" w:cs="Arial"/>
              <w:b/>
              <w:sz w:val="16"/>
              <w:szCs w:val="20"/>
            </w:rPr>
          </w:pPr>
        </w:p>
      </w:tc>
      <w:tc>
        <w:tcPr>
          <w:tcW w:w="6594" w:type="dxa"/>
          <w:vMerge/>
          <w:tcBorders>
            <w:right w:val="single" w:sz="4" w:space="0" w:color="auto"/>
          </w:tcBorders>
          <w:vAlign w:val="center"/>
        </w:tcPr>
        <w:p w14:paraId="187EB9EC" w14:textId="77777777" w:rsidR="001109D2" w:rsidRPr="00C003F8" w:rsidRDefault="001109D2" w:rsidP="005C29E1">
          <w:pPr>
            <w:tabs>
              <w:tab w:val="center" w:pos="4536"/>
              <w:tab w:val="right" w:pos="9072"/>
            </w:tabs>
            <w:ind w:left="0"/>
            <w:jc w:val="center"/>
            <w:rPr>
              <w:rFonts w:ascii="Arial Narrow" w:hAnsi="Arial Narrow" w:cs="Arial"/>
              <w:b/>
              <w:sz w:val="16"/>
              <w:szCs w:val="20"/>
            </w:rPr>
          </w:pPr>
        </w:p>
      </w:tc>
      <w:tc>
        <w:tcPr>
          <w:tcW w:w="918" w:type="dxa"/>
          <w:tcBorders>
            <w:top w:val="nil"/>
            <w:bottom w:val="nil"/>
            <w:right w:val="single" w:sz="4" w:space="0" w:color="auto"/>
          </w:tcBorders>
          <w:vAlign w:val="center"/>
        </w:tcPr>
        <w:p w14:paraId="50AF623C" w14:textId="77777777" w:rsidR="001109D2" w:rsidRPr="00AF7930" w:rsidRDefault="001109D2" w:rsidP="005C29E1">
          <w:pPr>
            <w:tabs>
              <w:tab w:val="center" w:pos="4536"/>
              <w:tab w:val="right" w:pos="9072"/>
            </w:tabs>
            <w:ind w:left="0"/>
            <w:rPr>
              <w:rFonts w:ascii="Arial Narrow" w:hAnsi="Arial Narrow" w:cs="Arial"/>
              <w:sz w:val="14"/>
              <w:szCs w:val="12"/>
            </w:rPr>
          </w:pPr>
          <w:r w:rsidRPr="00AF7930">
            <w:rPr>
              <w:rFonts w:ascii="Arial Narrow" w:hAnsi="Arial Narrow" w:cs="Arial"/>
              <w:sz w:val="12"/>
              <w:szCs w:val="12"/>
            </w:rPr>
            <w:t>Data:</w:t>
          </w:r>
        </w:p>
      </w:tc>
      <w:tc>
        <w:tcPr>
          <w:tcW w:w="567" w:type="dxa"/>
          <w:tcBorders>
            <w:left w:val="single" w:sz="4" w:space="0" w:color="auto"/>
          </w:tcBorders>
          <w:vAlign w:val="center"/>
        </w:tcPr>
        <w:p w14:paraId="735866EB" w14:textId="77777777" w:rsidR="001109D2" w:rsidRPr="00C003F8" w:rsidRDefault="001109D2" w:rsidP="005C29E1">
          <w:pPr>
            <w:tabs>
              <w:tab w:val="center" w:pos="4536"/>
              <w:tab w:val="right" w:pos="9072"/>
            </w:tabs>
            <w:ind w:left="0"/>
            <w:rPr>
              <w:rFonts w:ascii="Arial Narrow" w:hAnsi="Arial Narrow" w:cs="Arial"/>
              <w:sz w:val="14"/>
              <w:szCs w:val="12"/>
            </w:rPr>
          </w:pPr>
          <w:r w:rsidRPr="00C003F8">
            <w:rPr>
              <w:rFonts w:ascii="Arial Narrow" w:hAnsi="Arial Narrow" w:cs="Arial"/>
              <w:sz w:val="12"/>
              <w:szCs w:val="12"/>
            </w:rPr>
            <w:t>Strona:</w:t>
          </w:r>
        </w:p>
      </w:tc>
    </w:tr>
    <w:tr w:rsidR="001109D2" w:rsidRPr="00C003F8" w14:paraId="7F831271" w14:textId="77777777" w:rsidTr="002B1480">
      <w:trPr>
        <w:cantSplit/>
        <w:trHeight w:val="57"/>
      </w:trPr>
      <w:tc>
        <w:tcPr>
          <w:tcW w:w="1702" w:type="dxa"/>
          <w:vMerge/>
          <w:tcBorders>
            <w:bottom w:val="single" w:sz="4" w:space="0" w:color="auto"/>
            <w:right w:val="single" w:sz="4" w:space="0" w:color="auto"/>
          </w:tcBorders>
        </w:tcPr>
        <w:p w14:paraId="1072F691" w14:textId="77777777" w:rsidR="001109D2" w:rsidRPr="00C003F8" w:rsidRDefault="001109D2" w:rsidP="005C29E1">
          <w:pPr>
            <w:tabs>
              <w:tab w:val="center" w:pos="4536"/>
              <w:tab w:val="right" w:pos="9072"/>
            </w:tabs>
            <w:ind w:left="0"/>
            <w:jc w:val="center"/>
            <w:rPr>
              <w:rFonts w:ascii="Arial Narrow" w:hAnsi="Arial Narrow" w:cs="Arial"/>
              <w:b/>
              <w:sz w:val="16"/>
              <w:szCs w:val="20"/>
            </w:rPr>
          </w:pPr>
        </w:p>
      </w:tc>
      <w:tc>
        <w:tcPr>
          <w:tcW w:w="6594" w:type="dxa"/>
          <w:vMerge/>
          <w:tcBorders>
            <w:bottom w:val="single" w:sz="4" w:space="0" w:color="auto"/>
            <w:right w:val="single" w:sz="4" w:space="0" w:color="auto"/>
          </w:tcBorders>
          <w:vAlign w:val="center"/>
        </w:tcPr>
        <w:p w14:paraId="2569DEA9" w14:textId="77777777" w:rsidR="001109D2" w:rsidRPr="00C003F8" w:rsidRDefault="001109D2" w:rsidP="005C29E1">
          <w:pPr>
            <w:tabs>
              <w:tab w:val="center" w:pos="4536"/>
              <w:tab w:val="right" w:pos="9072"/>
            </w:tabs>
            <w:ind w:left="0"/>
            <w:jc w:val="center"/>
            <w:rPr>
              <w:rFonts w:ascii="Arial Narrow" w:hAnsi="Arial Narrow" w:cs="Arial"/>
              <w:b/>
              <w:sz w:val="16"/>
              <w:szCs w:val="20"/>
            </w:rPr>
          </w:pPr>
        </w:p>
      </w:tc>
      <w:tc>
        <w:tcPr>
          <w:tcW w:w="918" w:type="dxa"/>
          <w:tcBorders>
            <w:top w:val="nil"/>
            <w:bottom w:val="single" w:sz="4" w:space="0" w:color="auto"/>
            <w:right w:val="single" w:sz="4" w:space="0" w:color="auto"/>
          </w:tcBorders>
          <w:vAlign w:val="center"/>
        </w:tcPr>
        <w:p w14:paraId="698FC5E5" w14:textId="01324F6D" w:rsidR="001109D2" w:rsidRPr="00AF7930" w:rsidRDefault="00C76689" w:rsidP="00D75951">
          <w:pPr>
            <w:tabs>
              <w:tab w:val="center" w:pos="4536"/>
              <w:tab w:val="right" w:pos="9072"/>
            </w:tabs>
            <w:ind w:left="0"/>
            <w:jc w:val="center"/>
            <w:rPr>
              <w:rFonts w:ascii="Arial Narrow" w:hAnsi="Arial Narrow" w:cs="Arial"/>
              <w:b/>
              <w:sz w:val="14"/>
              <w:szCs w:val="12"/>
            </w:rPr>
          </w:pPr>
          <w:r>
            <w:rPr>
              <w:rFonts w:ascii="Arial Narrow" w:hAnsi="Arial Narrow" w:cs="Arial"/>
              <w:b/>
              <w:sz w:val="16"/>
              <w:szCs w:val="12"/>
            </w:rPr>
            <w:t>0</w:t>
          </w:r>
          <w:r w:rsidR="000648B3">
            <w:rPr>
              <w:rFonts w:ascii="Arial Narrow" w:hAnsi="Arial Narrow" w:cs="Arial"/>
              <w:b/>
              <w:sz w:val="16"/>
              <w:szCs w:val="12"/>
            </w:rPr>
            <w:t>8</w:t>
          </w:r>
          <w:r w:rsidR="0047342E">
            <w:rPr>
              <w:rFonts w:ascii="Arial Narrow" w:hAnsi="Arial Narrow" w:cs="Arial"/>
              <w:b/>
              <w:sz w:val="16"/>
              <w:szCs w:val="12"/>
            </w:rPr>
            <w:t>.</w:t>
          </w:r>
          <w:r w:rsidR="00096B00">
            <w:rPr>
              <w:rFonts w:ascii="Arial Narrow" w:hAnsi="Arial Narrow" w:cs="Arial"/>
              <w:b/>
              <w:sz w:val="16"/>
              <w:szCs w:val="12"/>
            </w:rPr>
            <w:t>202</w:t>
          </w:r>
          <w:r w:rsidR="004347EA">
            <w:rPr>
              <w:rFonts w:ascii="Arial Narrow" w:hAnsi="Arial Narrow" w:cs="Arial"/>
              <w:b/>
              <w:sz w:val="16"/>
              <w:szCs w:val="12"/>
            </w:rPr>
            <w:t>5</w:t>
          </w:r>
        </w:p>
      </w:tc>
      <w:tc>
        <w:tcPr>
          <w:tcW w:w="567" w:type="dxa"/>
          <w:tcBorders>
            <w:left w:val="single" w:sz="4" w:space="0" w:color="auto"/>
          </w:tcBorders>
          <w:vAlign w:val="center"/>
        </w:tcPr>
        <w:p w14:paraId="4BA7CD7D" w14:textId="77777777" w:rsidR="001109D2" w:rsidRPr="00C003F8" w:rsidRDefault="001109D2" w:rsidP="009956DB">
          <w:pPr>
            <w:tabs>
              <w:tab w:val="center" w:pos="4536"/>
              <w:tab w:val="right" w:pos="9072"/>
            </w:tabs>
            <w:ind w:left="0"/>
            <w:jc w:val="center"/>
            <w:rPr>
              <w:rFonts w:ascii="Arial Narrow" w:hAnsi="Arial Narrow" w:cs="Arial"/>
              <w:b/>
              <w:sz w:val="14"/>
              <w:szCs w:val="12"/>
            </w:rPr>
          </w:pPr>
          <w:r w:rsidRPr="009956DB">
            <w:rPr>
              <w:rFonts w:ascii="Arial Narrow" w:hAnsi="Arial Narrow" w:cs="Arial"/>
              <w:b/>
              <w:sz w:val="16"/>
              <w:szCs w:val="12"/>
            </w:rPr>
            <w:fldChar w:fldCharType="begin"/>
          </w:r>
          <w:r w:rsidRPr="009956DB">
            <w:rPr>
              <w:rFonts w:ascii="Arial Narrow" w:hAnsi="Arial Narrow" w:cs="Arial"/>
              <w:b/>
              <w:sz w:val="16"/>
              <w:szCs w:val="12"/>
            </w:rPr>
            <w:instrText xml:space="preserve"> PAGE </w:instrText>
          </w:r>
          <w:r w:rsidRPr="009956DB">
            <w:rPr>
              <w:rFonts w:ascii="Arial Narrow" w:hAnsi="Arial Narrow" w:cs="Arial"/>
              <w:b/>
              <w:sz w:val="16"/>
              <w:szCs w:val="12"/>
            </w:rPr>
            <w:fldChar w:fldCharType="separate"/>
          </w:r>
          <w:r w:rsidR="00E12478">
            <w:rPr>
              <w:rFonts w:ascii="Arial Narrow" w:hAnsi="Arial Narrow" w:cs="Arial"/>
              <w:b/>
              <w:noProof/>
              <w:sz w:val="16"/>
              <w:szCs w:val="12"/>
            </w:rPr>
            <w:t>1</w:t>
          </w:r>
          <w:r w:rsidRPr="009956DB">
            <w:rPr>
              <w:rFonts w:ascii="Arial Narrow" w:hAnsi="Arial Narrow" w:cs="Arial"/>
              <w:b/>
              <w:sz w:val="16"/>
              <w:szCs w:val="12"/>
            </w:rPr>
            <w:fldChar w:fldCharType="end"/>
          </w:r>
          <w:r w:rsidRPr="009956DB">
            <w:rPr>
              <w:rFonts w:ascii="Arial Narrow" w:hAnsi="Arial Narrow" w:cs="Arial"/>
              <w:b/>
              <w:sz w:val="16"/>
              <w:szCs w:val="12"/>
            </w:rPr>
            <w:t>/</w:t>
          </w:r>
          <w:r w:rsidRPr="009956DB">
            <w:rPr>
              <w:rFonts w:ascii="Arial Narrow" w:hAnsi="Arial Narrow" w:cs="Arial"/>
              <w:b/>
              <w:sz w:val="16"/>
              <w:szCs w:val="12"/>
            </w:rPr>
            <w:fldChar w:fldCharType="begin"/>
          </w:r>
          <w:r w:rsidRPr="009956DB">
            <w:rPr>
              <w:rFonts w:ascii="Arial Narrow" w:hAnsi="Arial Narrow" w:cs="Arial"/>
              <w:b/>
              <w:sz w:val="16"/>
              <w:szCs w:val="12"/>
            </w:rPr>
            <w:instrText xml:space="preserve"> NUMPAGES </w:instrText>
          </w:r>
          <w:r w:rsidRPr="009956DB">
            <w:rPr>
              <w:rFonts w:ascii="Arial Narrow" w:hAnsi="Arial Narrow" w:cs="Arial"/>
              <w:b/>
              <w:sz w:val="16"/>
              <w:szCs w:val="12"/>
            </w:rPr>
            <w:fldChar w:fldCharType="separate"/>
          </w:r>
          <w:r w:rsidR="00E12478">
            <w:rPr>
              <w:rFonts w:ascii="Arial Narrow" w:hAnsi="Arial Narrow" w:cs="Arial"/>
              <w:b/>
              <w:noProof/>
              <w:sz w:val="16"/>
              <w:szCs w:val="12"/>
            </w:rPr>
            <w:t>2</w:t>
          </w:r>
          <w:r w:rsidRPr="009956DB">
            <w:rPr>
              <w:rFonts w:ascii="Arial Narrow" w:hAnsi="Arial Narrow" w:cs="Arial"/>
              <w:b/>
              <w:sz w:val="16"/>
              <w:szCs w:val="12"/>
            </w:rPr>
            <w:fldChar w:fldCharType="end"/>
          </w:r>
        </w:p>
      </w:tc>
    </w:tr>
  </w:tbl>
  <w:p w14:paraId="2A5E0E0D" w14:textId="77777777" w:rsidR="00E63A2D" w:rsidRDefault="00E63A2D" w:rsidP="00B9239E">
    <w:pPr>
      <w:ind w:left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DACCF86" w14:textId="77777777" w:rsidR="00A03104" w:rsidRDefault="00A03104" w:rsidP="00BE393B">
      <w:r>
        <w:separator/>
      </w:r>
    </w:p>
    <w:p w14:paraId="09A20FC4" w14:textId="77777777" w:rsidR="00A03104" w:rsidRDefault="00A03104"/>
    <w:p w14:paraId="29437BA4" w14:textId="77777777" w:rsidR="00A03104" w:rsidRDefault="00A03104" w:rsidP="00995228"/>
    <w:p w14:paraId="1CEB0737" w14:textId="77777777" w:rsidR="00A03104" w:rsidRDefault="00A03104"/>
    <w:p w14:paraId="7F808B23" w14:textId="77777777" w:rsidR="00A03104" w:rsidRDefault="00A03104" w:rsidP="00974EB2"/>
    <w:p w14:paraId="0166CCD5" w14:textId="77777777" w:rsidR="00A03104" w:rsidRDefault="00A03104" w:rsidP="00974EB2"/>
    <w:p w14:paraId="5FCCB875" w14:textId="77777777" w:rsidR="00A03104" w:rsidRDefault="00A03104" w:rsidP="00974EB2"/>
    <w:p w14:paraId="4BCD395F" w14:textId="77777777" w:rsidR="00A03104" w:rsidRDefault="00A03104"/>
    <w:p w14:paraId="1B1EC0CA" w14:textId="77777777" w:rsidR="00A03104" w:rsidRDefault="00A03104" w:rsidP="00C61737"/>
    <w:p w14:paraId="05D6BF9B" w14:textId="77777777" w:rsidR="00A03104" w:rsidRDefault="00A03104" w:rsidP="00C61737"/>
    <w:p w14:paraId="1A8155F5" w14:textId="77777777" w:rsidR="00A03104" w:rsidRDefault="00A03104"/>
    <w:p w14:paraId="6ECB57C4" w14:textId="77777777" w:rsidR="00A03104" w:rsidRDefault="00A03104" w:rsidP="00F57EE8"/>
    <w:p w14:paraId="09F2EA26" w14:textId="77777777" w:rsidR="00A03104" w:rsidRDefault="00A03104"/>
    <w:p w14:paraId="470D75AB" w14:textId="77777777" w:rsidR="00A03104" w:rsidRDefault="00A03104"/>
    <w:p w14:paraId="6A67EDFF" w14:textId="77777777" w:rsidR="00A03104" w:rsidRDefault="00A03104" w:rsidP="00386C2D"/>
    <w:p w14:paraId="3022376A" w14:textId="77777777" w:rsidR="00A03104" w:rsidRDefault="00A03104"/>
    <w:p w14:paraId="2BB4A6F0" w14:textId="77777777" w:rsidR="00A03104" w:rsidRDefault="00A03104"/>
    <w:p w14:paraId="4C751F53" w14:textId="77777777" w:rsidR="00A03104" w:rsidRDefault="00A03104"/>
    <w:p w14:paraId="443FA0B3" w14:textId="77777777" w:rsidR="00A03104" w:rsidRDefault="00A03104"/>
    <w:p w14:paraId="5804BBEE" w14:textId="77777777" w:rsidR="00A03104" w:rsidRDefault="00A03104"/>
    <w:p w14:paraId="48AA8F8C" w14:textId="77777777" w:rsidR="00A03104" w:rsidRDefault="00A03104"/>
    <w:p w14:paraId="5251D1E3" w14:textId="77777777" w:rsidR="00A03104" w:rsidRDefault="00A03104" w:rsidP="002672AD"/>
    <w:p w14:paraId="27EDDE1D" w14:textId="77777777" w:rsidR="00A03104" w:rsidRDefault="00A03104" w:rsidP="002672AD"/>
    <w:p w14:paraId="6B6EC08B" w14:textId="77777777" w:rsidR="00A03104" w:rsidRDefault="00A03104"/>
    <w:p w14:paraId="12DD95AD" w14:textId="77777777" w:rsidR="00A03104" w:rsidRDefault="00A03104"/>
    <w:p w14:paraId="59C3C704" w14:textId="77777777" w:rsidR="00A03104" w:rsidRDefault="00A03104"/>
    <w:p w14:paraId="46B6D4FF" w14:textId="77777777" w:rsidR="00A03104" w:rsidRDefault="00A03104"/>
    <w:p w14:paraId="6F160DBB" w14:textId="77777777" w:rsidR="00A03104" w:rsidRDefault="00A03104"/>
    <w:p w14:paraId="3C19A9A2" w14:textId="77777777" w:rsidR="00A03104" w:rsidRDefault="00A03104" w:rsidP="007E1897"/>
    <w:p w14:paraId="3F8D7881" w14:textId="77777777" w:rsidR="00A03104" w:rsidRDefault="00A03104" w:rsidP="007E1897"/>
    <w:p w14:paraId="3154BFBC" w14:textId="77777777" w:rsidR="00A03104" w:rsidRDefault="00A03104" w:rsidP="007E1897"/>
    <w:p w14:paraId="1B4C6518" w14:textId="77777777" w:rsidR="00A03104" w:rsidRDefault="00A03104" w:rsidP="007E1897"/>
    <w:p w14:paraId="5CCEFC5E" w14:textId="77777777" w:rsidR="00A03104" w:rsidRDefault="00A03104" w:rsidP="007E1897"/>
    <w:p w14:paraId="0BB49A43" w14:textId="77777777" w:rsidR="00A03104" w:rsidRDefault="00A03104" w:rsidP="007E1897"/>
    <w:p w14:paraId="2A8EB656" w14:textId="77777777" w:rsidR="00A03104" w:rsidRDefault="00A03104" w:rsidP="007E1897"/>
    <w:p w14:paraId="3FF5CB59" w14:textId="77777777" w:rsidR="00A03104" w:rsidRDefault="00A03104"/>
    <w:p w14:paraId="5386E175" w14:textId="77777777" w:rsidR="00A03104" w:rsidRDefault="00A03104" w:rsidP="009956DB"/>
    <w:p w14:paraId="78843452" w14:textId="77777777" w:rsidR="00A03104" w:rsidRDefault="00A03104" w:rsidP="009956DB"/>
    <w:p w14:paraId="02D8206F" w14:textId="77777777" w:rsidR="00A03104" w:rsidRDefault="00A03104"/>
    <w:p w14:paraId="3860F281" w14:textId="77777777" w:rsidR="00A03104" w:rsidRDefault="00A03104"/>
    <w:p w14:paraId="1539697C" w14:textId="77777777" w:rsidR="00CB442F" w:rsidRDefault="00CB442F"/>
    <w:p w14:paraId="31ED9EF8" w14:textId="77777777" w:rsidR="00CB442F" w:rsidRDefault="00CB442F" w:rsidP="00724366"/>
    <w:p w14:paraId="2388C088" w14:textId="77777777" w:rsidR="00690C94" w:rsidRDefault="00690C94"/>
    <w:p w14:paraId="57584FC6" w14:textId="77777777" w:rsidR="00690C94" w:rsidRDefault="00690C94" w:rsidP="00BD4BF9"/>
    <w:p w14:paraId="05B74130" w14:textId="77777777" w:rsidR="001629C0" w:rsidRDefault="001629C0"/>
    <w:p w14:paraId="1B6064F3" w14:textId="77777777" w:rsidR="001629C0" w:rsidRDefault="001629C0" w:rsidP="001629C0"/>
    <w:p w14:paraId="070150E0" w14:textId="77777777" w:rsidR="004D276C" w:rsidRDefault="004D276C"/>
    <w:p w14:paraId="5595A2BC" w14:textId="77777777" w:rsidR="004347EA" w:rsidRDefault="004347EA"/>
    <w:p w14:paraId="00A100E0" w14:textId="77777777" w:rsidR="004347EA" w:rsidRDefault="004347EA" w:rsidP="003B3034"/>
    <w:p w14:paraId="2F8BD499" w14:textId="77777777" w:rsidR="00E63A2D" w:rsidRDefault="00E63A2D"/>
  </w:footnote>
  <w:footnote w:type="continuationSeparator" w:id="0">
    <w:p w14:paraId="2046C7A6" w14:textId="77777777" w:rsidR="00A03104" w:rsidRDefault="00A03104" w:rsidP="00BE393B">
      <w:r>
        <w:continuationSeparator/>
      </w:r>
    </w:p>
    <w:p w14:paraId="5665DFFA" w14:textId="77777777" w:rsidR="00A03104" w:rsidRDefault="00A03104"/>
    <w:p w14:paraId="1D4E6E43" w14:textId="77777777" w:rsidR="00A03104" w:rsidRDefault="00A03104" w:rsidP="00995228"/>
    <w:p w14:paraId="64E8BE27" w14:textId="77777777" w:rsidR="00A03104" w:rsidRDefault="00A03104"/>
    <w:p w14:paraId="4FD3D8C0" w14:textId="77777777" w:rsidR="00A03104" w:rsidRDefault="00A03104" w:rsidP="00974EB2"/>
    <w:p w14:paraId="0D2F1DE3" w14:textId="77777777" w:rsidR="00A03104" w:rsidRDefault="00A03104" w:rsidP="00974EB2"/>
    <w:p w14:paraId="639A42A9" w14:textId="77777777" w:rsidR="00A03104" w:rsidRDefault="00A03104" w:rsidP="00974EB2"/>
    <w:p w14:paraId="2FFC4C40" w14:textId="77777777" w:rsidR="00A03104" w:rsidRDefault="00A03104"/>
    <w:p w14:paraId="7D05FA94" w14:textId="77777777" w:rsidR="00A03104" w:rsidRDefault="00A03104" w:rsidP="00C61737"/>
    <w:p w14:paraId="696AFCF8" w14:textId="77777777" w:rsidR="00A03104" w:rsidRDefault="00A03104" w:rsidP="00C61737"/>
    <w:p w14:paraId="4877A403" w14:textId="77777777" w:rsidR="00A03104" w:rsidRDefault="00A03104"/>
    <w:p w14:paraId="30DBF2D7" w14:textId="77777777" w:rsidR="00A03104" w:rsidRDefault="00A03104" w:rsidP="00F57EE8"/>
    <w:p w14:paraId="00FFDD3A" w14:textId="77777777" w:rsidR="00A03104" w:rsidRDefault="00A03104"/>
    <w:p w14:paraId="72D6B99B" w14:textId="77777777" w:rsidR="00A03104" w:rsidRDefault="00A03104"/>
    <w:p w14:paraId="329B70B6" w14:textId="77777777" w:rsidR="00A03104" w:rsidRDefault="00A03104" w:rsidP="00386C2D"/>
    <w:p w14:paraId="103FCFCF" w14:textId="77777777" w:rsidR="00A03104" w:rsidRDefault="00A03104"/>
    <w:p w14:paraId="7B13FBEE" w14:textId="77777777" w:rsidR="00A03104" w:rsidRDefault="00A03104"/>
    <w:p w14:paraId="48B4E175" w14:textId="77777777" w:rsidR="00A03104" w:rsidRDefault="00A03104"/>
    <w:p w14:paraId="5E3A130E" w14:textId="77777777" w:rsidR="00A03104" w:rsidRDefault="00A03104"/>
    <w:p w14:paraId="74F9D9D9" w14:textId="77777777" w:rsidR="00A03104" w:rsidRDefault="00A03104"/>
    <w:p w14:paraId="30274AE6" w14:textId="77777777" w:rsidR="00A03104" w:rsidRDefault="00A03104"/>
    <w:p w14:paraId="6E713723" w14:textId="77777777" w:rsidR="00A03104" w:rsidRDefault="00A03104" w:rsidP="002672AD"/>
    <w:p w14:paraId="085D34E7" w14:textId="77777777" w:rsidR="00A03104" w:rsidRDefault="00A03104" w:rsidP="002672AD"/>
    <w:p w14:paraId="7AC326B4" w14:textId="77777777" w:rsidR="00A03104" w:rsidRDefault="00A03104"/>
    <w:p w14:paraId="2BB0CEB6" w14:textId="77777777" w:rsidR="00A03104" w:rsidRDefault="00A03104"/>
    <w:p w14:paraId="38F6F7C1" w14:textId="77777777" w:rsidR="00A03104" w:rsidRDefault="00A03104"/>
    <w:p w14:paraId="758B8692" w14:textId="77777777" w:rsidR="00A03104" w:rsidRDefault="00A03104"/>
    <w:p w14:paraId="04B6789E" w14:textId="77777777" w:rsidR="00A03104" w:rsidRDefault="00A03104"/>
    <w:p w14:paraId="673DF653" w14:textId="77777777" w:rsidR="00A03104" w:rsidRDefault="00A03104" w:rsidP="007E1897"/>
    <w:p w14:paraId="4F1FBF71" w14:textId="77777777" w:rsidR="00A03104" w:rsidRDefault="00A03104" w:rsidP="007E1897"/>
    <w:p w14:paraId="10004478" w14:textId="77777777" w:rsidR="00A03104" w:rsidRDefault="00A03104" w:rsidP="007E1897"/>
    <w:p w14:paraId="754F7114" w14:textId="77777777" w:rsidR="00A03104" w:rsidRDefault="00A03104" w:rsidP="007E1897"/>
    <w:p w14:paraId="03B20308" w14:textId="77777777" w:rsidR="00A03104" w:rsidRDefault="00A03104" w:rsidP="007E1897"/>
    <w:p w14:paraId="5F2AF9A2" w14:textId="77777777" w:rsidR="00A03104" w:rsidRDefault="00A03104" w:rsidP="007E1897"/>
    <w:p w14:paraId="0EB7B0BE" w14:textId="77777777" w:rsidR="00A03104" w:rsidRDefault="00A03104" w:rsidP="007E1897"/>
    <w:p w14:paraId="38042A49" w14:textId="77777777" w:rsidR="00A03104" w:rsidRDefault="00A03104"/>
    <w:p w14:paraId="12D71461" w14:textId="77777777" w:rsidR="00A03104" w:rsidRDefault="00A03104" w:rsidP="009956DB"/>
    <w:p w14:paraId="60358941" w14:textId="77777777" w:rsidR="00A03104" w:rsidRDefault="00A03104" w:rsidP="009956DB"/>
    <w:p w14:paraId="00DF6F6A" w14:textId="77777777" w:rsidR="00A03104" w:rsidRDefault="00A03104"/>
    <w:p w14:paraId="16C1DF19" w14:textId="77777777" w:rsidR="00A03104" w:rsidRDefault="00A03104"/>
    <w:p w14:paraId="73E43419" w14:textId="77777777" w:rsidR="00CB442F" w:rsidRDefault="00CB442F"/>
    <w:p w14:paraId="001D54B2" w14:textId="77777777" w:rsidR="00CB442F" w:rsidRDefault="00CB442F" w:rsidP="00724366"/>
    <w:p w14:paraId="14D7AAFA" w14:textId="77777777" w:rsidR="00690C94" w:rsidRDefault="00690C94"/>
    <w:p w14:paraId="3F9CE263" w14:textId="77777777" w:rsidR="00690C94" w:rsidRDefault="00690C94" w:rsidP="00BD4BF9"/>
    <w:p w14:paraId="1C2648BA" w14:textId="77777777" w:rsidR="001629C0" w:rsidRDefault="001629C0"/>
    <w:p w14:paraId="0AF17C24" w14:textId="77777777" w:rsidR="001629C0" w:rsidRDefault="001629C0" w:rsidP="001629C0"/>
    <w:p w14:paraId="0151A865" w14:textId="77777777" w:rsidR="004D276C" w:rsidRDefault="004D276C"/>
    <w:p w14:paraId="30ACAF2C" w14:textId="77777777" w:rsidR="004347EA" w:rsidRDefault="004347EA"/>
    <w:p w14:paraId="4256CEBC" w14:textId="77777777" w:rsidR="004347EA" w:rsidRDefault="004347EA" w:rsidP="003B3034"/>
    <w:p w14:paraId="55EE99F2" w14:textId="77777777" w:rsidR="00E63A2D" w:rsidRDefault="00E63A2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926AE2" w14:textId="77777777" w:rsidR="001109D2" w:rsidRDefault="001109D2"/>
  <w:p w14:paraId="631B4B2C" w14:textId="77777777" w:rsidR="001109D2" w:rsidRDefault="001109D2"/>
  <w:p w14:paraId="291FC67B" w14:textId="77777777" w:rsidR="001109D2" w:rsidRDefault="001109D2" w:rsidP="00995228"/>
  <w:p w14:paraId="430E1AF3" w14:textId="77777777" w:rsidR="001109D2" w:rsidRDefault="001109D2" w:rsidP="00974EB2"/>
  <w:p w14:paraId="0F2CB3F2" w14:textId="77777777" w:rsidR="001109D2" w:rsidRDefault="001109D2" w:rsidP="00974EB2"/>
  <w:p w14:paraId="41001252" w14:textId="77777777" w:rsidR="001109D2" w:rsidRDefault="001109D2" w:rsidP="00974EB2"/>
  <w:p w14:paraId="3ACBB19A" w14:textId="77777777" w:rsidR="001109D2" w:rsidRDefault="001109D2" w:rsidP="00B96A21"/>
  <w:p w14:paraId="3369244F" w14:textId="77777777" w:rsidR="001109D2" w:rsidRDefault="001109D2" w:rsidP="00C61737"/>
  <w:p w14:paraId="63A2A97D" w14:textId="77777777" w:rsidR="001109D2" w:rsidRDefault="001109D2" w:rsidP="00C61737"/>
  <w:p w14:paraId="724D027D" w14:textId="77777777" w:rsidR="001109D2" w:rsidRDefault="001109D2" w:rsidP="00C61737"/>
  <w:p w14:paraId="0F656CB3" w14:textId="77777777" w:rsidR="001109D2" w:rsidRDefault="001109D2" w:rsidP="00F57EE8"/>
  <w:p w14:paraId="4107C919" w14:textId="77777777" w:rsidR="001109D2" w:rsidRDefault="001109D2" w:rsidP="00F57EE8"/>
  <w:p w14:paraId="62BA9527" w14:textId="77777777" w:rsidR="001109D2" w:rsidRDefault="001109D2"/>
  <w:p w14:paraId="2AF8E78A" w14:textId="77777777" w:rsidR="001109D2" w:rsidRDefault="001109D2" w:rsidP="00386C2D"/>
  <w:p w14:paraId="29D761F7" w14:textId="77777777" w:rsidR="001109D2" w:rsidRDefault="001109D2"/>
  <w:p w14:paraId="46D6097C" w14:textId="77777777" w:rsidR="001109D2" w:rsidRDefault="001109D2"/>
  <w:p w14:paraId="1C36C233" w14:textId="77777777" w:rsidR="001109D2" w:rsidRDefault="001109D2"/>
  <w:p w14:paraId="7BC4E46F" w14:textId="77777777" w:rsidR="001109D2" w:rsidRDefault="001109D2"/>
  <w:p w14:paraId="4B7C6238" w14:textId="77777777" w:rsidR="005F3BFA" w:rsidRDefault="005F3BFA"/>
  <w:p w14:paraId="7DD0EDC2" w14:textId="77777777" w:rsidR="00AA4242" w:rsidRDefault="00AA4242"/>
  <w:p w14:paraId="533E2F80" w14:textId="77777777" w:rsidR="00AA4242" w:rsidRDefault="00AA4242" w:rsidP="002672AD"/>
  <w:p w14:paraId="13B11D71" w14:textId="77777777" w:rsidR="00AA4242" w:rsidRDefault="00AA4242" w:rsidP="002672AD"/>
  <w:p w14:paraId="0CC326A9" w14:textId="77777777" w:rsidR="009A0288" w:rsidRDefault="009A0288"/>
  <w:p w14:paraId="35AED41F" w14:textId="77777777" w:rsidR="00A13865" w:rsidRDefault="00A13865"/>
  <w:p w14:paraId="0F0C81FB" w14:textId="77777777" w:rsidR="00863A9C" w:rsidRDefault="00863A9C"/>
  <w:p w14:paraId="6DE3300E" w14:textId="77777777" w:rsidR="00473990" w:rsidRDefault="00473990"/>
  <w:p w14:paraId="3FB779EE" w14:textId="77777777" w:rsidR="00284169" w:rsidRDefault="00284169"/>
  <w:p w14:paraId="7CCD6837" w14:textId="77777777" w:rsidR="00284169" w:rsidRDefault="00284169" w:rsidP="007E1897"/>
  <w:p w14:paraId="6F23EE21" w14:textId="77777777" w:rsidR="00284169" w:rsidRDefault="00284169" w:rsidP="007E1897"/>
  <w:p w14:paraId="50735469" w14:textId="77777777" w:rsidR="00284169" w:rsidRDefault="00284169" w:rsidP="007E1897"/>
  <w:p w14:paraId="737A13B0" w14:textId="77777777" w:rsidR="00284169" w:rsidRDefault="00284169" w:rsidP="007E1897"/>
  <w:p w14:paraId="2D523515" w14:textId="77777777" w:rsidR="00284169" w:rsidRDefault="00284169" w:rsidP="007E1897"/>
  <w:p w14:paraId="45CB4111" w14:textId="77777777" w:rsidR="00284169" w:rsidRDefault="00284169" w:rsidP="007E1897"/>
  <w:p w14:paraId="218C0C3C" w14:textId="77777777" w:rsidR="00284169" w:rsidRDefault="00284169" w:rsidP="007E1897"/>
  <w:p w14:paraId="14BE1239" w14:textId="77777777" w:rsidR="00DC64A4" w:rsidRDefault="00DC64A4"/>
  <w:p w14:paraId="5ACDBF91" w14:textId="77777777" w:rsidR="00DC64A4" w:rsidRDefault="00DC64A4" w:rsidP="009956DB"/>
  <w:p w14:paraId="223AF39F" w14:textId="77777777" w:rsidR="00DC64A4" w:rsidRDefault="00DC64A4" w:rsidP="009956DB"/>
  <w:p w14:paraId="4AA0DB59" w14:textId="77777777" w:rsidR="002A4AB9" w:rsidRDefault="002A4AB9"/>
  <w:p w14:paraId="180BD534" w14:textId="77777777" w:rsidR="001C5C10" w:rsidRDefault="001C5C10"/>
  <w:p w14:paraId="632EEFEB" w14:textId="77777777" w:rsidR="00CB442F" w:rsidRDefault="00CB442F"/>
  <w:p w14:paraId="5B6409C6" w14:textId="77777777" w:rsidR="00CB442F" w:rsidRDefault="00CB442F" w:rsidP="00724366"/>
  <w:p w14:paraId="0885E646" w14:textId="77777777" w:rsidR="00690C94" w:rsidRDefault="00690C94"/>
  <w:p w14:paraId="6157B5C9" w14:textId="77777777" w:rsidR="00690C94" w:rsidRDefault="00690C94" w:rsidP="00BD4BF9"/>
  <w:p w14:paraId="7F133746" w14:textId="77777777" w:rsidR="001629C0" w:rsidRDefault="001629C0"/>
  <w:p w14:paraId="62EE4CE5" w14:textId="77777777" w:rsidR="001629C0" w:rsidRDefault="001629C0" w:rsidP="001629C0"/>
  <w:p w14:paraId="54D21683" w14:textId="77777777" w:rsidR="004D276C" w:rsidRDefault="004D276C"/>
  <w:p w14:paraId="2AF95DD8" w14:textId="77777777" w:rsidR="004347EA" w:rsidRDefault="004347EA"/>
  <w:p w14:paraId="3F1D4E39" w14:textId="77777777" w:rsidR="004347EA" w:rsidRDefault="004347EA" w:rsidP="003B3034"/>
  <w:p w14:paraId="3EECE29B" w14:textId="77777777" w:rsidR="00E63A2D" w:rsidRDefault="00E63A2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781" w:type="dxa"/>
      <w:tblInd w:w="-87" w:type="dxa"/>
      <w:tblLayout w:type="fixed"/>
      <w:tblCellMar>
        <w:top w:w="55" w:type="dxa"/>
        <w:left w:w="55" w:type="dxa"/>
        <w:bottom w:w="55" w:type="dxa"/>
        <w:right w:w="55" w:type="dxa"/>
      </w:tblCellMar>
      <w:tblLook w:val="0000" w:firstRow="0" w:lastRow="0" w:firstColumn="0" w:lastColumn="0" w:noHBand="0" w:noVBand="0"/>
    </w:tblPr>
    <w:tblGrid>
      <w:gridCol w:w="5671"/>
      <w:gridCol w:w="567"/>
      <w:gridCol w:w="425"/>
      <w:gridCol w:w="3118"/>
    </w:tblGrid>
    <w:tr w:rsidR="001109D2" w:rsidRPr="00405C12" w14:paraId="4BFD20F4" w14:textId="77777777" w:rsidTr="004352B4">
      <w:trPr>
        <w:trHeight w:hRule="exact" w:val="57"/>
      </w:trPr>
      <w:tc>
        <w:tcPr>
          <w:tcW w:w="5671" w:type="dxa"/>
          <w:tcBorders>
            <w:top w:val="single" w:sz="1" w:space="0" w:color="000000"/>
            <w:left w:val="single" w:sz="1" w:space="0" w:color="000000"/>
          </w:tcBorders>
        </w:tcPr>
        <w:p w14:paraId="05E2BE48" w14:textId="77777777" w:rsidR="001109D2" w:rsidRPr="00405C12" w:rsidRDefault="001109D2" w:rsidP="005C29E1">
          <w:pPr>
            <w:widowControl w:val="0"/>
            <w:suppressLineNumbers/>
            <w:autoSpaceDE w:val="0"/>
            <w:snapToGrid w:val="0"/>
            <w:rPr>
              <w:rFonts w:eastAsia="Arial Narrow"/>
              <w:sz w:val="16"/>
              <w:szCs w:val="16"/>
            </w:rPr>
          </w:pPr>
          <w:r>
            <w:rPr>
              <w:rFonts w:eastAsia="Arial Narrow"/>
              <w:sz w:val="16"/>
              <w:szCs w:val="16"/>
            </w:rPr>
            <w:t>PROJEK</w:t>
          </w:r>
        </w:p>
      </w:tc>
      <w:tc>
        <w:tcPr>
          <w:tcW w:w="567" w:type="dxa"/>
          <w:tcBorders>
            <w:top w:val="single" w:sz="1" w:space="0" w:color="000000"/>
          </w:tcBorders>
        </w:tcPr>
        <w:p w14:paraId="66AA7312" w14:textId="77777777" w:rsidR="001109D2" w:rsidRPr="00405C12" w:rsidRDefault="001109D2" w:rsidP="005C29E1">
          <w:pPr>
            <w:widowControl w:val="0"/>
            <w:suppressLineNumbers/>
            <w:autoSpaceDE w:val="0"/>
            <w:snapToGrid w:val="0"/>
            <w:rPr>
              <w:rFonts w:eastAsia="Arial Narrow"/>
              <w:sz w:val="16"/>
              <w:szCs w:val="16"/>
            </w:rPr>
          </w:pPr>
        </w:p>
      </w:tc>
      <w:tc>
        <w:tcPr>
          <w:tcW w:w="425" w:type="dxa"/>
          <w:tcBorders>
            <w:top w:val="single" w:sz="1" w:space="0" w:color="000000"/>
          </w:tcBorders>
        </w:tcPr>
        <w:p w14:paraId="340D6C1B" w14:textId="77777777" w:rsidR="001109D2" w:rsidRPr="00405C12" w:rsidRDefault="001109D2" w:rsidP="005C29E1">
          <w:pPr>
            <w:widowControl w:val="0"/>
            <w:suppressLineNumbers/>
            <w:autoSpaceDE w:val="0"/>
            <w:snapToGrid w:val="0"/>
            <w:jc w:val="right"/>
            <w:rPr>
              <w:rFonts w:eastAsia="Arial Narrow"/>
              <w:sz w:val="16"/>
              <w:szCs w:val="16"/>
            </w:rPr>
          </w:pPr>
        </w:p>
      </w:tc>
      <w:tc>
        <w:tcPr>
          <w:tcW w:w="3118" w:type="dxa"/>
          <w:tcBorders>
            <w:top w:val="single" w:sz="1" w:space="0" w:color="000000"/>
            <w:right w:val="single" w:sz="1" w:space="0" w:color="000000"/>
          </w:tcBorders>
        </w:tcPr>
        <w:p w14:paraId="01F9173D" w14:textId="77777777" w:rsidR="001109D2" w:rsidRPr="00405C12" w:rsidRDefault="001109D2" w:rsidP="005C29E1">
          <w:pPr>
            <w:widowControl w:val="0"/>
            <w:suppressLineNumbers/>
            <w:autoSpaceDE w:val="0"/>
            <w:snapToGrid w:val="0"/>
            <w:jc w:val="right"/>
            <w:rPr>
              <w:rFonts w:eastAsia="Arial Narrow"/>
              <w:sz w:val="16"/>
              <w:szCs w:val="16"/>
            </w:rPr>
          </w:pPr>
        </w:p>
      </w:tc>
    </w:tr>
    <w:tr w:rsidR="001109D2" w:rsidRPr="00405C12" w14:paraId="2BFC0A63" w14:textId="77777777" w:rsidTr="004352B4">
      <w:tblPrEx>
        <w:tblCellMar>
          <w:top w:w="0" w:type="dxa"/>
          <w:left w:w="0" w:type="dxa"/>
          <w:bottom w:w="0" w:type="dxa"/>
          <w:right w:w="0" w:type="dxa"/>
        </w:tblCellMar>
      </w:tblPrEx>
      <w:trPr>
        <w:trHeight w:hRule="exact" w:val="170"/>
      </w:trPr>
      <w:tc>
        <w:tcPr>
          <w:tcW w:w="5671" w:type="dxa"/>
          <w:vAlign w:val="center"/>
        </w:tcPr>
        <w:p w14:paraId="48E60769" w14:textId="06F05A51" w:rsidR="001109D2" w:rsidRPr="00405C12" w:rsidRDefault="001109D2" w:rsidP="00386C2D">
          <w:pPr>
            <w:widowControl w:val="0"/>
            <w:suppressLineNumbers/>
            <w:autoSpaceDE w:val="0"/>
            <w:snapToGrid w:val="0"/>
            <w:ind w:left="0"/>
            <w:rPr>
              <w:rFonts w:eastAsia="Arial Narrow" w:cs="Arial Narrow"/>
              <w:sz w:val="16"/>
              <w:szCs w:val="16"/>
            </w:rPr>
          </w:pPr>
          <w:r>
            <w:rPr>
              <w:rFonts w:eastAsia="Arial Narrow" w:cs="Arial Narrow"/>
              <w:sz w:val="16"/>
              <w:szCs w:val="16"/>
            </w:rPr>
            <w:t xml:space="preserve">  PROJEKT INSTALACJI ELEKTYCZNYCH</w:t>
          </w:r>
        </w:p>
      </w:tc>
      <w:tc>
        <w:tcPr>
          <w:tcW w:w="567" w:type="dxa"/>
          <w:vAlign w:val="center"/>
        </w:tcPr>
        <w:p w14:paraId="3BB71EA9" w14:textId="77777777" w:rsidR="001109D2" w:rsidRPr="00405C12" w:rsidRDefault="001109D2" w:rsidP="005C29E1">
          <w:pPr>
            <w:widowControl w:val="0"/>
            <w:suppressLineNumbers/>
            <w:autoSpaceDE w:val="0"/>
            <w:rPr>
              <w:rFonts w:eastAsia="Arial Narrow"/>
              <w:b/>
              <w:bCs/>
              <w:sz w:val="16"/>
              <w:szCs w:val="16"/>
            </w:rPr>
          </w:pPr>
        </w:p>
      </w:tc>
      <w:tc>
        <w:tcPr>
          <w:tcW w:w="425" w:type="dxa"/>
          <w:vAlign w:val="center"/>
        </w:tcPr>
        <w:p w14:paraId="7B201939" w14:textId="77777777" w:rsidR="001109D2" w:rsidRPr="00405C12" w:rsidRDefault="001109D2" w:rsidP="005C29E1">
          <w:pPr>
            <w:widowControl w:val="0"/>
            <w:suppressLineNumbers/>
            <w:autoSpaceDE w:val="0"/>
            <w:snapToGrid w:val="0"/>
            <w:ind w:left="-989"/>
            <w:jc w:val="center"/>
            <w:rPr>
              <w:rFonts w:eastAsia="Arial Narrow"/>
            </w:rPr>
          </w:pPr>
          <w:r>
            <w:rPr>
              <w:rFonts w:eastAsia="Arial Narrow"/>
              <w:b/>
              <w:bCs/>
              <w:sz w:val="16"/>
              <w:szCs w:val="16"/>
            </w:rPr>
            <w:t xml:space="preserve">                            </w:t>
          </w:r>
        </w:p>
      </w:tc>
      <w:tc>
        <w:tcPr>
          <w:tcW w:w="3118" w:type="dxa"/>
        </w:tcPr>
        <w:p w14:paraId="1974AC20" w14:textId="45672A09" w:rsidR="001109D2" w:rsidRPr="00405C12" w:rsidRDefault="001109D2" w:rsidP="002B1480">
          <w:pPr>
            <w:widowControl w:val="0"/>
            <w:suppressLineNumbers/>
            <w:autoSpaceDE w:val="0"/>
            <w:snapToGrid w:val="0"/>
            <w:ind w:left="0"/>
            <w:jc w:val="center"/>
            <w:rPr>
              <w:rFonts w:eastAsia="Arial Narrow"/>
              <w:sz w:val="16"/>
              <w:szCs w:val="16"/>
            </w:rPr>
          </w:pPr>
          <w:r>
            <w:rPr>
              <w:rFonts w:eastAsia="Arial Narrow"/>
              <w:sz w:val="16"/>
              <w:szCs w:val="16"/>
            </w:rPr>
            <w:t xml:space="preserve">                     PROJEKT </w:t>
          </w:r>
          <w:r w:rsidR="00B9239E">
            <w:rPr>
              <w:rFonts w:eastAsia="Arial Narrow"/>
              <w:sz w:val="16"/>
              <w:szCs w:val="16"/>
            </w:rPr>
            <w:t>TECHNICZNY</w:t>
          </w:r>
          <w:r>
            <w:rPr>
              <w:rFonts w:eastAsia="Arial Narrow"/>
              <w:sz w:val="16"/>
              <w:szCs w:val="16"/>
            </w:rPr>
            <w:t xml:space="preserve">   </w:t>
          </w:r>
        </w:p>
      </w:tc>
    </w:tr>
    <w:tr w:rsidR="001109D2" w:rsidRPr="00405C12" w14:paraId="077A3EE2" w14:textId="77777777" w:rsidTr="004352B4">
      <w:trPr>
        <w:trHeight w:hRule="exact" w:val="20"/>
      </w:trPr>
      <w:tc>
        <w:tcPr>
          <w:tcW w:w="5671" w:type="dxa"/>
          <w:tcBorders>
            <w:left w:val="single" w:sz="1" w:space="0" w:color="000000"/>
            <w:bottom w:val="single" w:sz="1" w:space="0" w:color="000000"/>
          </w:tcBorders>
        </w:tcPr>
        <w:p w14:paraId="7F274BBB" w14:textId="77777777" w:rsidR="001109D2" w:rsidRPr="00405C12" w:rsidRDefault="001109D2" w:rsidP="005C29E1">
          <w:pPr>
            <w:widowControl w:val="0"/>
            <w:suppressLineNumbers/>
            <w:autoSpaceDE w:val="0"/>
            <w:snapToGrid w:val="0"/>
            <w:rPr>
              <w:rFonts w:eastAsia="Arial Narrow"/>
              <w:sz w:val="16"/>
              <w:szCs w:val="16"/>
            </w:rPr>
          </w:pPr>
        </w:p>
      </w:tc>
      <w:tc>
        <w:tcPr>
          <w:tcW w:w="567" w:type="dxa"/>
          <w:tcBorders>
            <w:bottom w:val="single" w:sz="1" w:space="0" w:color="000000"/>
          </w:tcBorders>
        </w:tcPr>
        <w:p w14:paraId="219147FC" w14:textId="77777777" w:rsidR="001109D2" w:rsidRPr="00405C12" w:rsidRDefault="001109D2" w:rsidP="005C29E1">
          <w:pPr>
            <w:widowControl w:val="0"/>
            <w:suppressLineNumbers/>
            <w:autoSpaceDE w:val="0"/>
            <w:snapToGrid w:val="0"/>
            <w:rPr>
              <w:rFonts w:eastAsia="Arial Narrow"/>
              <w:sz w:val="16"/>
              <w:szCs w:val="16"/>
            </w:rPr>
          </w:pPr>
        </w:p>
      </w:tc>
      <w:tc>
        <w:tcPr>
          <w:tcW w:w="425" w:type="dxa"/>
          <w:tcBorders>
            <w:bottom w:val="single" w:sz="1" w:space="0" w:color="000000"/>
          </w:tcBorders>
        </w:tcPr>
        <w:p w14:paraId="5D835C8C" w14:textId="77777777" w:rsidR="001109D2" w:rsidRPr="00405C12" w:rsidRDefault="001109D2" w:rsidP="005C29E1">
          <w:pPr>
            <w:widowControl w:val="0"/>
            <w:suppressLineNumbers/>
            <w:autoSpaceDE w:val="0"/>
            <w:snapToGrid w:val="0"/>
            <w:jc w:val="right"/>
            <w:rPr>
              <w:rFonts w:eastAsia="Arial Narrow"/>
              <w:sz w:val="16"/>
              <w:szCs w:val="16"/>
            </w:rPr>
          </w:pPr>
        </w:p>
      </w:tc>
      <w:tc>
        <w:tcPr>
          <w:tcW w:w="3118" w:type="dxa"/>
          <w:tcBorders>
            <w:bottom w:val="single" w:sz="1" w:space="0" w:color="000000"/>
            <w:right w:val="single" w:sz="1" w:space="0" w:color="000000"/>
          </w:tcBorders>
          <w:vAlign w:val="center"/>
        </w:tcPr>
        <w:p w14:paraId="13824413" w14:textId="77777777" w:rsidR="001109D2" w:rsidRPr="00405C12" w:rsidRDefault="001109D2" w:rsidP="005C29E1">
          <w:pPr>
            <w:widowControl w:val="0"/>
            <w:suppressLineNumbers/>
            <w:autoSpaceDE w:val="0"/>
            <w:snapToGrid w:val="0"/>
            <w:rPr>
              <w:rFonts w:eastAsia="Arial Narrow" w:cs="Arial Narrow"/>
              <w:sz w:val="16"/>
              <w:szCs w:val="16"/>
            </w:rPr>
          </w:pPr>
          <w:r>
            <w:rPr>
              <w:rFonts w:eastAsia="Arial Narrow" w:cs="Arial Narrow"/>
              <w:sz w:val="16"/>
              <w:szCs w:val="16"/>
            </w:rPr>
            <w:t>PROJEKT INSTALACJI ELEKTYCZNYCH</w:t>
          </w:r>
        </w:p>
      </w:tc>
    </w:tr>
  </w:tbl>
  <w:p w14:paraId="47CACD29" w14:textId="77777777" w:rsidR="00E63A2D" w:rsidRDefault="00E63A2D" w:rsidP="00B9239E">
    <w:pPr>
      <w:ind w:left="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074275E"/>
    <w:lvl w:ilvl="0">
      <w:start w:val="1"/>
      <w:numFmt w:val="decimal"/>
      <w:pStyle w:val="Listanumerowana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D12E954"/>
    <w:lvl w:ilvl="0">
      <w:start w:val="1"/>
      <w:numFmt w:val="decimal"/>
      <w:pStyle w:val="Listanumerowana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A4E9C86"/>
    <w:lvl w:ilvl="0">
      <w:start w:val="1"/>
      <w:numFmt w:val="decimal"/>
      <w:pStyle w:val="Listanumerowana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7346118"/>
    <w:lvl w:ilvl="0">
      <w:start w:val="1"/>
      <w:numFmt w:val="decimal"/>
      <w:pStyle w:val="Listanumerowana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064222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46EE86CC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FE"/>
    <w:multiLevelType w:val="singleLevel"/>
    <w:tmpl w:val="FFFFFFFF"/>
    <w:lvl w:ilvl="0">
      <w:numFmt w:val="decimal"/>
      <w:pStyle w:val="Wyliczanie1"/>
      <w:lvlText w:val="*"/>
      <w:lvlJc w:val="left"/>
    </w:lvl>
  </w:abstractNum>
  <w:abstractNum w:abstractNumId="7" w15:restartNumberingAfterBreak="0">
    <w:nsid w:val="00557542"/>
    <w:multiLevelType w:val="hybridMultilevel"/>
    <w:tmpl w:val="6D829740"/>
    <w:lvl w:ilvl="0" w:tplc="0415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E812189"/>
    <w:multiLevelType w:val="hybridMultilevel"/>
    <w:tmpl w:val="B050913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56861CB"/>
    <w:multiLevelType w:val="hybridMultilevel"/>
    <w:tmpl w:val="27BEF854"/>
    <w:lvl w:ilvl="0" w:tplc="4B928DAC">
      <w:start w:val="1"/>
      <w:numFmt w:val="bullet"/>
      <w:pStyle w:val="TWEpunktator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0" w15:restartNumberingAfterBreak="0">
    <w:nsid w:val="20AE6EE7"/>
    <w:multiLevelType w:val="multilevel"/>
    <w:tmpl w:val="194E0BB8"/>
    <w:lvl w:ilvl="0">
      <w:start w:val="1"/>
      <w:numFmt w:val="decimal"/>
      <w:pStyle w:val="Numerporzdkowy"/>
      <w:lvlText w:val="%1."/>
      <w:lvlJc w:val="right"/>
      <w:pPr>
        <w:tabs>
          <w:tab w:val="num" w:pos="360"/>
        </w:tabs>
        <w:ind w:left="0" w:firstLine="0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decimal"/>
      <w:lvlText w:val="%1.%2."/>
      <w:lvlJc w:val="left"/>
      <w:pPr>
        <w:tabs>
          <w:tab w:val="num" w:pos="674"/>
        </w:tabs>
        <w:ind w:left="674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322"/>
        </w:tabs>
        <w:ind w:left="1106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682"/>
        </w:tabs>
        <w:ind w:left="1610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02"/>
        </w:tabs>
        <w:ind w:left="2114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62"/>
        </w:tabs>
        <w:ind w:left="2618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482"/>
        </w:tabs>
        <w:ind w:left="312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842"/>
        </w:tabs>
        <w:ind w:left="3626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562"/>
        </w:tabs>
        <w:ind w:left="4202" w:hanging="1440"/>
      </w:pPr>
      <w:rPr>
        <w:rFonts w:hint="default"/>
      </w:rPr>
    </w:lvl>
  </w:abstractNum>
  <w:abstractNum w:abstractNumId="11" w15:restartNumberingAfterBreak="0">
    <w:nsid w:val="239F3E13"/>
    <w:multiLevelType w:val="hybridMultilevel"/>
    <w:tmpl w:val="F3B066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C55623"/>
    <w:multiLevelType w:val="multilevel"/>
    <w:tmpl w:val="DC5A02E6"/>
    <w:lvl w:ilvl="0">
      <w:start w:val="1"/>
      <w:numFmt w:val="decimal"/>
      <w:lvlText w:val="%1."/>
      <w:lvlJc w:val="right"/>
      <w:pPr>
        <w:tabs>
          <w:tab w:val="num" w:pos="340"/>
        </w:tabs>
        <w:ind w:left="340" w:firstLine="5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2DDE4FD7"/>
    <w:multiLevelType w:val="multilevel"/>
    <w:tmpl w:val="A350DC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pStyle w:val="StylNagwek2Interliniapojedyncze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pStyle w:val="StylNagwek3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63E8157B"/>
    <w:multiLevelType w:val="hybridMultilevel"/>
    <w:tmpl w:val="68086FCE"/>
    <w:lvl w:ilvl="0" w:tplc="0415000F">
      <w:start w:val="1"/>
      <w:numFmt w:val="decimal"/>
      <w:pStyle w:val="Listapunktowana"/>
      <w:lvlText w:val="%1."/>
      <w:lvlJc w:val="left"/>
      <w:pPr>
        <w:tabs>
          <w:tab w:val="num" w:pos="60"/>
        </w:tabs>
        <w:ind w:left="6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abstractNum w:abstractNumId="15" w15:restartNumberingAfterBreak="0">
    <w:nsid w:val="642522E8"/>
    <w:multiLevelType w:val="hybridMultilevel"/>
    <w:tmpl w:val="47808F9C"/>
    <w:lvl w:ilvl="0" w:tplc="1E946F62">
      <w:start w:val="13"/>
      <w:numFmt w:val="bullet"/>
      <w:pStyle w:val="Wypunktowany"/>
      <w:lvlText w:val="-"/>
      <w:lvlJc w:val="left"/>
      <w:pPr>
        <w:tabs>
          <w:tab w:val="num" w:pos="504"/>
        </w:tabs>
        <w:ind w:left="504" w:hanging="360"/>
      </w:pPr>
      <w:rPr>
        <w:rFonts w:ascii="Times New Roman" w:eastAsia="Times New Roman" w:hAnsi="Times New Roman" w:cs="Times New Roman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976FA9"/>
    <w:multiLevelType w:val="multilevel"/>
    <w:tmpl w:val="B7FE34D6"/>
    <w:lvl w:ilvl="0">
      <w:start w:val="1"/>
      <w:numFmt w:val="decimal"/>
      <w:pStyle w:val="Nagwek1"/>
      <w:lvlText w:val="%1."/>
      <w:lvlJc w:val="left"/>
      <w:pPr>
        <w:tabs>
          <w:tab w:val="num" w:pos="1141"/>
        </w:tabs>
        <w:ind w:left="1141" w:hanging="432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Nagwek2"/>
      <w:lvlText w:val="%1.%2"/>
      <w:lvlJc w:val="left"/>
      <w:pPr>
        <w:tabs>
          <w:tab w:val="num" w:pos="1285"/>
        </w:tabs>
        <w:ind w:left="1285" w:hanging="576"/>
      </w:pPr>
      <w:rPr>
        <w:rFonts w:ascii="Arial" w:hAnsi="Arial" w:hint="default"/>
        <w:b/>
        <w:i w:val="0"/>
        <w:sz w:val="28"/>
      </w:rPr>
    </w:lvl>
    <w:lvl w:ilvl="2">
      <w:start w:val="1"/>
      <w:numFmt w:val="decimal"/>
      <w:pStyle w:val="Nagwek3"/>
      <w:lvlText w:val="%1.%2.%3"/>
      <w:lvlJc w:val="left"/>
      <w:pPr>
        <w:tabs>
          <w:tab w:val="num" w:pos="1429"/>
        </w:tabs>
        <w:ind w:left="1429" w:hanging="720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Nagwek4"/>
      <w:lvlText w:val="%1.%2.%3.%4"/>
      <w:lvlJc w:val="left"/>
      <w:pPr>
        <w:tabs>
          <w:tab w:val="num" w:pos="1573"/>
        </w:tabs>
        <w:ind w:left="1573" w:hanging="864"/>
      </w:pPr>
      <w:rPr>
        <w:rFonts w:ascii="Arial" w:hAnsi="Arial" w:hint="default"/>
        <w:b w:val="0"/>
        <w:i w:val="0"/>
        <w:sz w:val="22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717"/>
        </w:tabs>
        <w:ind w:left="1717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861"/>
        </w:tabs>
        <w:ind w:left="1861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2005"/>
        </w:tabs>
        <w:ind w:left="2005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2293"/>
        </w:tabs>
        <w:ind w:left="2293" w:hanging="1584"/>
      </w:pPr>
      <w:rPr>
        <w:rFonts w:hint="default"/>
      </w:rPr>
    </w:lvl>
  </w:abstractNum>
  <w:abstractNum w:abstractNumId="17" w15:restartNumberingAfterBreak="0">
    <w:nsid w:val="74F47E6F"/>
    <w:multiLevelType w:val="hybridMultilevel"/>
    <w:tmpl w:val="87D8FB8E"/>
    <w:lvl w:ilvl="0" w:tplc="159C819E">
      <w:start w:val="1"/>
      <w:numFmt w:val="decimal"/>
      <w:pStyle w:val="Styl1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59569F32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9E47BD8"/>
    <w:multiLevelType w:val="hybridMultilevel"/>
    <w:tmpl w:val="DC5A02E6"/>
    <w:lvl w:ilvl="0" w:tplc="1CD45ABA">
      <w:start w:val="1"/>
      <w:numFmt w:val="decimal"/>
      <w:lvlText w:val="%1."/>
      <w:lvlJc w:val="right"/>
      <w:pPr>
        <w:tabs>
          <w:tab w:val="num" w:pos="340"/>
        </w:tabs>
        <w:ind w:left="340" w:firstLine="5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F996290"/>
    <w:multiLevelType w:val="multilevel"/>
    <w:tmpl w:val="BF14DCBE"/>
    <w:lvl w:ilvl="0">
      <w:start w:val="1"/>
      <w:numFmt w:val="decimal"/>
      <w:lvlText w:val="%1."/>
      <w:lvlJc w:val="left"/>
      <w:pPr>
        <w:tabs>
          <w:tab w:val="num" w:pos="2084"/>
        </w:tabs>
        <w:ind w:left="2084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516"/>
        </w:tabs>
        <w:ind w:left="25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164"/>
        </w:tabs>
        <w:ind w:left="2948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24"/>
        </w:tabs>
        <w:ind w:left="3452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4"/>
        </w:tabs>
        <w:ind w:left="3956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04"/>
        </w:tabs>
        <w:ind w:left="4460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24"/>
        </w:tabs>
        <w:ind w:left="496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84"/>
        </w:tabs>
        <w:ind w:left="5468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04"/>
        </w:tabs>
        <w:ind w:left="6044" w:hanging="1440"/>
      </w:pPr>
      <w:rPr>
        <w:rFonts w:hint="default"/>
      </w:rPr>
    </w:lvl>
  </w:abstractNum>
  <w:num w:numId="1" w16cid:durableId="93601202">
    <w:abstractNumId w:val="16"/>
  </w:num>
  <w:num w:numId="2" w16cid:durableId="1127435245">
    <w:abstractNumId w:val="15"/>
  </w:num>
  <w:num w:numId="3" w16cid:durableId="1120104286">
    <w:abstractNumId w:val="19"/>
  </w:num>
  <w:num w:numId="4" w16cid:durableId="1431387918">
    <w:abstractNumId w:val="6"/>
  </w:num>
  <w:num w:numId="5" w16cid:durableId="1021470654">
    <w:abstractNumId w:val="10"/>
  </w:num>
  <w:num w:numId="6" w16cid:durableId="1891961989">
    <w:abstractNumId w:val="13"/>
  </w:num>
  <w:num w:numId="7" w16cid:durableId="2105109217">
    <w:abstractNumId w:val="17"/>
  </w:num>
  <w:num w:numId="8" w16cid:durableId="2123374178">
    <w:abstractNumId w:val="14"/>
  </w:num>
  <w:num w:numId="9" w16cid:durableId="380177829">
    <w:abstractNumId w:val="5"/>
  </w:num>
  <w:num w:numId="10" w16cid:durableId="397561373">
    <w:abstractNumId w:val="3"/>
  </w:num>
  <w:num w:numId="11" w16cid:durableId="1658606052">
    <w:abstractNumId w:val="2"/>
  </w:num>
  <w:num w:numId="12" w16cid:durableId="355738445">
    <w:abstractNumId w:val="1"/>
  </w:num>
  <w:num w:numId="13" w16cid:durableId="1555387959">
    <w:abstractNumId w:val="0"/>
  </w:num>
  <w:num w:numId="14" w16cid:durableId="161552690">
    <w:abstractNumId w:val="4"/>
  </w:num>
  <w:num w:numId="15" w16cid:durableId="1365055100">
    <w:abstractNumId w:val="18"/>
  </w:num>
  <w:num w:numId="16" w16cid:durableId="98454064">
    <w:abstractNumId w:val="12"/>
  </w:num>
  <w:num w:numId="17" w16cid:durableId="36854961">
    <w:abstractNumId w:val="7"/>
  </w:num>
  <w:num w:numId="18" w16cid:durableId="270552190">
    <w:abstractNumId w:val="11"/>
  </w:num>
  <w:num w:numId="19" w16cid:durableId="1390954718">
    <w:abstractNumId w:val="9"/>
  </w:num>
  <w:num w:numId="20" w16cid:durableId="147837536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mirrorMargins/>
  <w:alignBordersAndEdges/>
  <w:activeWritingStyle w:appName="MSWord" w:lang="pl-PL" w:vendorID="12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lickAndTypeStyle w:val="Standardowy"/>
  <w:drawingGridHorizontalSpacing w:val="6"/>
  <w:drawingGridVerticalSpacing w:val="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7BBC"/>
    <w:rsid w:val="00007244"/>
    <w:rsid w:val="000075B9"/>
    <w:rsid w:val="00007F5A"/>
    <w:rsid w:val="00013887"/>
    <w:rsid w:val="00015ACF"/>
    <w:rsid w:val="00017A25"/>
    <w:rsid w:val="00017BD9"/>
    <w:rsid w:val="00020832"/>
    <w:rsid w:val="000253CD"/>
    <w:rsid w:val="00026A6A"/>
    <w:rsid w:val="00030DD8"/>
    <w:rsid w:val="0003158F"/>
    <w:rsid w:val="00034B0A"/>
    <w:rsid w:val="000424EF"/>
    <w:rsid w:val="0004396E"/>
    <w:rsid w:val="00047CC8"/>
    <w:rsid w:val="00050529"/>
    <w:rsid w:val="00051A32"/>
    <w:rsid w:val="00052690"/>
    <w:rsid w:val="00052B6C"/>
    <w:rsid w:val="00056EFB"/>
    <w:rsid w:val="000648B3"/>
    <w:rsid w:val="00071964"/>
    <w:rsid w:val="0007680F"/>
    <w:rsid w:val="00076E1B"/>
    <w:rsid w:val="000802C9"/>
    <w:rsid w:val="000812F7"/>
    <w:rsid w:val="00081B82"/>
    <w:rsid w:val="0008450C"/>
    <w:rsid w:val="00092745"/>
    <w:rsid w:val="00096B00"/>
    <w:rsid w:val="00097911"/>
    <w:rsid w:val="000A24F1"/>
    <w:rsid w:val="000B21DC"/>
    <w:rsid w:val="000B21E4"/>
    <w:rsid w:val="000C0543"/>
    <w:rsid w:val="000C2CE9"/>
    <w:rsid w:val="000C3066"/>
    <w:rsid w:val="000C385F"/>
    <w:rsid w:val="000D5883"/>
    <w:rsid w:val="000D70AC"/>
    <w:rsid w:val="000E003E"/>
    <w:rsid w:val="000E00FA"/>
    <w:rsid w:val="000E21C2"/>
    <w:rsid w:val="000E3CD0"/>
    <w:rsid w:val="000E4944"/>
    <w:rsid w:val="000E6FB7"/>
    <w:rsid w:val="000F3231"/>
    <w:rsid w:val="000F57E1"/>
    <w:rsid w:val="00104EB2"/>
    <w:rsid w:val="00106CEE"/>
    <w:rsid w:val="001109D2"/>
    <w:rsid w:val="00113765"/>
    <w:rsid w:val="00117BBC"/>
    <w:rsid w:val="001263F9"/>
    <w:rsid w:val="0012702D"/>
    <w:rsid w:val="00132D26"/>
    <w:rsid w:val="001350CB"/>
    <w:rsid w:val="001430E1"/>
    <w:rsid w:val="00144512"/>
    <w:rsid w:val="00150F91"/>
    <w:rsid w:val="00154F6E"/>
    <w:rsid w:val="001629C0"/>
    <w:rsid w:val="00163A45"/>
    <w:rsid w:val="00170436"/>
    <w:rsid w:val="0017314B"/>
    <w:rsid w:val="00174E69"/>
    <w:rsid w:val="001768DB"/>
    <w:rsid w:val="00176F29"/>
    <w:rsid w:val="001806B5"/>
    <w:rsid w:val="00183E06"/>
    <w:rsid w:val="001902FB"/>
    <w:rsid w:val="001A08C5"/>
    <w:rsid w:val="001A639F"/>
    <w:rsid w:val="001B2BB4"/>
    <w:rsid w:val="001B6201"/>
    <w:rsid w:val="001B7EEC"/>
    <w:rsid w:val="001C0B1A"/>
    <w:rsid w:val="001C1CB8"/>
    <w:rsid w:val="001C243C"/>
    <w:rsid w:val="001C3633"/>
    <w:rsid w:val="001C5C10"/>
    <w:rsid w:val="001D086A"/>
    <w:rsid w:val="001D0F06"/>
    <w:rsid w:val="001D1CAC"/>
    <w:rsid w:val="001D5B14"/>
    <w:rsid w:val="001D5EBF"/>
    <w:rsid w:val="001E3166"/>
    <w:rsid w:val="001E5669"/>
    <w:rsid w:val="001E78FB"/>
    <w:rsid w:val="00203AA5"/>
    <w:rsid w:val="00204AA8"/>
    <w:rsid w:val="00206855"/>
    <w:rsid w:val="00207A2B"/>
    <w:rsid w:val="00212F57"/>
    <w:rsid w:val="00215C39"/>
    <w:rsid w:val="00217EBF"/>
    <w:rsid w:val="00221447"/>
    <w:rsid w:val="002216D0"/>
    <w:rsid w:val="00222822"/>
    <w:rsid w:val="002264BE"/>
    <w:rsid w:val="00230BF0"/>
    <w:rsid w:val="00231444"/>
    <w:rsid w:val="00232038"/>
    <w:rsid w:val="00233196"/>
    <w:rsid w:val="00234429"/>
    <w:rsid w:val="00237405"/>
    <w:rsid w:val="00243541"/>
    <w:rsid w:val="0025407F"/>
    <w:rsid w:val="002571D7"/>
    <w:rsid w:val="002578E0"/>
    <w:rsid w:val="00262644"/>
    <w:rsid w:val="0026631A"/>
    <w:rsid w:val="00266AF9"/>
    <w:rsid w:val="002672AD"/>
    <w:rsid w:val="002676A3"/>
    <w:rsid w:val="0027076B"/>
    <w:rsid w:val="00276DBE"/>
    <w:rsid w:val="00280911"/>
    <w:rsid w:val="002817A1"/>
    <w:rsid w:val="0028189F"/>
    <w:rsid w:val="002823BE"/>
    <w:rsid w:val="00284169"/>
    <w:rsid w:val="002879C8"/>
    <w:rsid w:val="00290AA1"/>
    <w:rsid w:val="00290D44"/>
    <w:rsid w:val="00292FE1"/>
    <w:rsid w:val="00293D88"/>
    <w:rsid w:val="0029455E"/>
    <w:rsid w:val="002A205B"/>
    <w:rsid w:val="002A4AB9"/>
    <w:rsid w:val="002A5F5E"/>
    <w:rsid w:val="002A60E8"/>
    <w:rsid w:val="002A65B6"/>
    <w:rsid w:val="002B1480"/>
    <w:rsid w:val="002B54FF"/>
    <w:rsid w:val="002C174B"/>
    <w:rsid w:val="002C671A"/>
    <w:rsid w:val="002C6BFA"/>
    <w:rsid w:val="002D55E3"/>
    <w:rsid w:val="002D77AF"/>
    <w:rsid w:val="002D7996"/>
    <w:rsid w:val="002E3A09"/>
    <w:rsid w:val="002E6BA6"/>
    <w:rsid w:val="002F11D4"/>
    <w:rsid w:val="002F5B1F"/>
    <w:rsid w:val="002F5BFB"/>
    <w:rsid w:val="003023DF"/>
    <w:rsid w:val="0030723F"/>
    <w:rsid w:val="00313694"/>
    <w:rsid w:val="0031377C"/>
    <w:rsid w:val="00314671"/>
    <w:rsid w:val="00321DB6"/>
    <w:rsid w:val="00323EF0"/>
    <w:rsid w:val="0033120D"/>
    <w:rsid w:val="00333B46"/>
    <w:rsid w:val="00336A4D"/>
    <w:rsid w:val="00340EC9"/>
    <w:rsid w:val="0034111D"/>
    <w:rsid w:val="00344BBC"/>
    <w:rsid w:val="00345199"/>
    <w:rsid w:val="00347CDD"/>
    <w:rsid w:val="0035250F"/>
    <w:rsid w:val="00353211"/>
    <w:rsid w:val="0035358E"/>
    <w:rsid w:val="00355C14"/>
    <w:rsid w:val="00363581"/>
    <w:rsid w:val="00365183"/>
    <w:rsid w:val="00365B4C"/>
    <w:rsid w:val="003662B5"/>
    <w:rsid w:val="00366AA7"/>
    <w:rsid w:val="00366E58"/>
    <w:rsid w:val="0038097B"/>
    <w:rsid w:val="003821BA"/>
    <w:rsid w:val="003834F1"/>
    <w:rsid w:val="00383C20"/>
    <w:rsid w:val="0038487F"/>
    <w:rsid w:val="00386B19"/>
    <w:rsid w:val="00386C2D"/>
    <w:rsid w:val="00390815"/>
    <w:rsid w:val="00393273"/>
    <w:rsid w:val="003943DB"/>
    <w:rsid w:val="003A196A"/>
    <w:rsid w:val="003A2CD4"/>
    <w:rsid w:val="003A3BB4"/>
    <w:rsid w:val="003A5CA4"/>
    <w:rsid w:val="003B0465"/>
    <w:rsid w:val="003B164D"/>
    <w:rsid w:val="003B2C68"/>
    <w:rsid w:val="003B3034"/>
    <w:rsid w:val="003B4F15"/>
    <w:rsid w:val="003B729E"/>
    <w:rsid w:val="003C2219"/>
    <w:rsid w:val="003C2538"/>
    <w:rsid w:val="003C603A"/>
    <w:rsid w:val="003D32E4"/>
    <w:rsid w:val="003E17C6"/>
    <w:rsid w:val="003E313B"/>
    <w:rsid w:val="003E33C9"/>
    <w:rsid w:val="003F14B7"/>
    <w:rsid w:val="003F3807"/>
    <w:rsid w:val="003F618C"/>
    <w:rsid w:val="003F7368"/>
    <w:rsid w:val="00400CE1"/>
    <w:rsid w:val="00402444"/>
    <w:rsid w:val="00406BE2"/>
    <w:rsid w:val="00416986"/>
    <w:rsid w:val="0042116D"/>
    <w:rsid w:val="004212E4"/>
    <w:rsid w:val="00423C30"/>
    <w:rsid w:val="00427247"/>
    <w:rsid w:val="0043152A"/>
    <w:rsid w:val="004347EA"/>
    <w:rsid w:val="004352B4"/>
    <w:rsid w:val="00435407"/>
    <w:rsid w:val="00437D76"/>
    <w:rsid w:val="004428DB"/>
    <w:rsid w:val="00446869"/>
    <w:rsid w:val="00450A0B"/>
    <w:rsid w:val="00451169"/>
    <w:rsid w:val="004511C2"/>
    <w:rsid w:val="00461F33"/>
    <w:rsid w:val="00462030"/>
    <w:rsid w:val="00463DDA"/>
    <w:rsid w:val="004644A5"/>
    <w:rsid w:val="004664A7"/>
    <w:rsid w:val="00470C6E"/>
    <w:rsid w:val="00471434"/>
    <w:rsid w:val="0047342E"/>
    <w:rsid w:val="00473990"/>
    <w:rsid w:val="004813AA"/>
    <w:rsid w:val="00481DC6"/>
    <w:rsid w:val="004830AB"/>
    <w:rsid w:val="004848D5"/>
    <w:rsid w:val="004851AB"/>
    <w:rsid w:val="004920B1"/>
    <w:rsid w:val="00494981"/>
    <w:rsid w:val="004A01E3"/>
    <w:rsid w:val="004A10E2"/>
    <w:rsid w:val="004A2092"/>
    <w:rsid w:val="004A6498"/>
    <w:rsid w:val="004B112D"/>
    <w:rsid w:val="004B2C23"/>
    <w:rsid w:val="004B58AE"/>
    <w:rsid w:val="004C560B"/>
    <w:rsid w:val="004C64FD"/>
    <w:rsid w:val="004D276C"/>
    <w:rsid w:val="004D46CD"/>
    <w:rsid w:val="004E3219"/>
    <w:rsid w:val="004F4D1F"/>
    <w:rsid w:val="004F4F42"/>
    <w:rsid w:val="005045A4"/>
    <w:rsid w:val="00507A3D"/>
    <w:rsid w:val="00523D1B"/>
    <w:rsid w:val="005247DF"/>
    <w:rsid w:val="00526394"/>
    <w:rsid w:val="0052735F"/>
    <w:rsid w:val="00527994"/>
    <w:rsid w:val="00531946"/>
    <w:rsid w:val="0054369C"/>
    <w:rsid w:val="00544570"/>
    <w:rsid w:val="005450CB"/>
    <w:rsid w:val="00554D1A"/>
    <w:rsid w:val="00554DA8"/>
    <w:rsid w:val="00560164"/>
    <w:rsid w:val="00560C22"/>
    <w:rsid w:val="0056639C"/>
    <w:rsid w:val="005678E0"/>
    <w:rsid w:val="00577057"/>
    <w:rsid w:val="00584647"/>
    <w:rsid w:val="00585D86"/>
    <w:rsid w:val="00591DBE"/>
    <w:rsid w:val="00591F27"/>
    <w:rsid w:val="00593B89"/>
    <w:rsid w:val="00596453"/>
    <w:rsid w:val="005A1844"/>
    <w:rsid w:val="005A2578"/>
    <w:rsid w:val="005A36E3"/>
    <w:rsid w:val="005B1B51"/>
    <w:rsid w:val="005B7FFA"/>
    <w:rsid w:val="005C29E1"/>
    <w:rsid w:val="005C2E91"/>
    <w:rsid w:val="005D0282"/>
    <w:rsid w:val="005D5C35"/>
    <w:rsid w:val="005D663A"/>
    <w:rsid w:val="005E1879"/>
    <w:rsid w:val="005E1A6A"/>
    <w:rsid w:val="005E2C79"/>
    <w:rsid w:val="005E5C3B"/>
    <w:rsid w:val="005F1DED"/>
    <w:rsid w:val="005F3BFA"/>
    <w:rsid w:val="005F5B56"/>
    <w:rsid w:val="005F6F86"/>
    <w:rsid w:val="005F7471"/>
    <w:rsid w:val="00600149"/>
    <w:rsid w:val="00600D4B"/>
    <w:rsid w:val="00601534"/>
    <w:rsid w:val="006111B2"/>
    <w:rsid w:val="00612F4D"/>
    <w:rsid w:val="00613A11"/>
    <w:rsid w:val="00614169"/>
    <w:rsid w:val="00615778"/>
    <w:rsid w:val="00616D1A"/>
    <w:rsid w:val="00620673"/>
    <w:rsid w:val="006206AF"/>
    <w:rsid w:val="006259D0"/>
    <w:rsid w:val="00625D54"/>
    <w:rsid w:val="00627004"/>
    <w:rsid w:val="00631AA1"/>
    <w:rsid w:val="00637844"/>
    <w:rsid w:val="00640DDF"/>
    <w:rsid w:val="00642617"/>
    <w:rsid w:val="006433EB"/>
    <w:rsid w:val="00644DAF"/>
    <w:rsid w:val="00656940"/>
    <w:rsid w:val="00665C1A"/>
    <w:rsid w:val="00680721"/>
    <w:rsid w:val="00680E4E"/>
    <w:rsid w:val="00681EB0"/>
    <w:rsid w:val="006847E7"/>
    <w:rsid w:val="00690C94"/>
    <w:rsid w:val="00691149"/>
    <w:rsid w:val="006919B8"/>
    <w:rsid w:val="00691B7B"/>
    <w:rsid w:val="00691F18"/>
    <w:rsid w:val="00691F32"/>
    <w:rsid w:val="006921BE"/>
    <w:rsid w:val="006923CC"/>
    <w:rsid w:val="006937C5"/>
    <w:rsid w:val="006A0F23"/>
    <w:rsid w:val="006A14DB"/>
    <w:rsid w:val="006A20C6"/>
    <w:rsid w:val="006A4886"/>
    <w:rsid w:val="006A68FF"/>
    <w:rsid w:val="006A6CF4"/>
    <w:rsid w:val="006A745B"/>
    <w:rsid w:val="006A7A0C"/>
    <w:rsid w:val="006C02B2"/>
    <w:rsid w:val="006C0EC0"/>
    <w:rsid w:val="006C7EB5"/>
    <w:rsid w:val="006D237C"/>
    <w:rsid w:val="006E25DA"/>
    <w:rsid w:val="006F5EC7"/>
    <w:rsid w:val="006F78EC"/>
    <w:rsid w:val="00707890"/>
    <w:rsid w:val="00707AB6"/>
    <w:rsid w:val="00710BBE"/>
    <w:rsid w:val="007126C6"/>
    <w:rsid w:val="00713504"/>
    <w:rsid w:val="00713994"/>
    <w:rsid w:val="00713C16"/>
    <w:rsid w:val="007147B2"/>
    <w:rsid w:val="00714E9C"/>
    <w:rsid w:val="00721183"/>
    <w:rsid w:val="00724366"/>
    <w:rsid w:val="007267D3"/>
    <w:rsid w:val="00727330"/>
    <w:rsid w:val="00727609"/>
    <w:rsid w:val="007362FB"/>
    <w:rsid w:val="00743666"/>
    <w:rsid w:val="00746A75"/>
    <w:rsid w:val="0074717A"/>
    <w:rsid w:val="00757F8D"/>
    <w:rsid w:val="007606C2"/>
    <w:rsid w:val="00765F2F"/>
    <w:rsid w:val="007700E4"/>
    <w:rsid w:val="00770E65"/>
    <w:rsid w:val="00773988"/>
    <w:rsid w:val="007748CC"/>
    <w:rsid w:val="00775ACB"/>
    <w:rsid w:val="007761A5"/>
    <w:rsid w:val="00782618"/>
    <w:rsid w:val="00783027"/>
    <w:rsid w:val="007832F3"/>
    <w:rsid w:val="007846DB"/>
    <w:rsid w:val="00785811"/>
    <w:rsid w:val="00795C19"/>
    <w:rsid w:val="007A106D"/>
    <w:rsid w:val="007A2CA6"/>
    <w:rsid w:val="007A4AF0"/>
    <w:rsid w:val="007A6325"/>
    <w:rsid w:val="007B3102"/>
    <w:rsid w:val="007B7204"/>
    <w:rsid w:val="007B7208"/>
    <w:rsid w:val="007C235D"/>
    <w:rsid w:val="007C440C"/>
    <w:rsid w:val="007C4F85"/>
    <w:rsid w:val="007C50B6"/>
    <w:rsid w:val="007C6F78"/>
    <w:rsid w:val="007D1616"/>
    <w:rsid w:val="007E1897"/>
    <w:rsid w:val="007E7ACD"/>
    <w:rsid w:val="007E7E39"/>
    <w:rsid w:val="007F27F1"/>
    <w:rsid w:val="007F76AA"/>
    <w:rsid w:val="008012A0"/>
    <w:rsid w:val="008042A4"/>
    <w:rsid w:val="0080439C"/>
    <w:rsid w:val="008049F4"/>
    <w:rsid w:val="0081317D"/>
    <w:rsid w:val="00821945"/>
    <w:rsid w:val="0083402D"/>
    <w:rsid w:val="008353A4"/>
    <w:rsid w:val="00836F20"/>
    <w:rsid w:val="00845CA9"/>
    <w:rsid w:val="00850696"/>
    <w:rsid w:val="008520DE"/>
    <w:rsid w:val="0085546D"/>
    <w:rsid w:val="00860B50"/>
    <w:rsid w:val="00863A9C"/>
    <w:rsid w:val="008646A4"/>
    <w:rsid w:val="00866C12"/>
    <w:rsid w:val="00875270"/>
    <w:rsid w:val="0087531F"/>
    <w:rsid w:val="008766EE"/>
    <w:rsid w:val="00877AA0"/>
    <w:rsid w:val="00890CFD"/>
    <w:rsid w:val="0089247C"/>
    <w:rsid w:val="008949A6"/>
    <w:rsid w:val="0089746E"/>
    <w:rsid w:val="008A72BD"/>
    <w:rsid w:val="008B1373"/>
    <w:rsid w:val="008B286D"/>
    <w:rsid w:val="008B4EF8"/>
    <w:rsid w:val="008B7BF5"/>
    <w:rsid w:val="008C128C"/>
    <w:rsid w:val="008C3C66"/>
    <w:rsid w:val="008C54B9"/>
    <w:rsid w:val="008C62DB"/>
    <w:rsid w:val="008C7CE7"/>
    <w:rsid w:val="008D1486"/>
    <w:rsid w:val="008D4138"/>
    <w:rsid w:val="008D43A4"/>
    <w:rsid w:val="008D548D"/>
    <w:rsid w:val="008D5D28"/>
    <w:rsid w:val="008D6E5A"/>
    <w:rsid w:val="008E2607"/>
    <w:rsid w:val="008E2770"/>
    <w:rsid w:val="008F7671"/>
    <w:rsid w:val="00901909"/>
    <w:rsid w:val="0090653E"/>
    <w:rsid w:val="00911143"/>
    <w:rsid w:val="009124A8"/>
    <w:rsid w:val="00914CD1"/>
    <w:rsid w:val="00914DC1"/>
    <w:rsid w:val="00915F5B"/>
    <w:rsid w:val="00917975"/>
    <w:rsid w:val="00922A4B"/>
    <w:rsid w:val="009427C8"/>
    <w:rsid w:val="00944BEE"/>
    <w:rsid w:val="00945A96"/>
    <w:rsid w:val="0094784B"/>
    <w:rsid w:val="00952C08"/>
    <w:rsid w:val="009575EC"/>
    <w:rsid w:val="00957D65"/>
    <w:rsid w:val="009605D3"/>
    <w:rsid w:val="0096575F"/>
    <w:rsid w:val="00966126"/>
    <w:rsid w:val="00967DA1"/>
    <w:rsid w:val="009708BF"/>
    <w:rsid w:val="00970B12"/>
    <w:rsid w:val="00974BE3"/>
    <w:rsid w:val="00974EB2"/>
    <w:rsid w:val="009807CB"/>
    <w:rsid w:val="00980E4E"/>
    <w:rsid w:val="00983C81"/>
    <w:rsid w:val="0098512C"/>
    <w:rsid w:val="00985EF3"/>
    <w:rsid w:val="00990923"/>
    <w:rsid w:val="00990C5E"/>
    <w:rsid w:val="00991B63"/>
    <w:rsid w:val="00994960"/>
    <w:rsid w:val="009949EB"/>
    <w:rsid w:val="00995228"/>
    <w:rsid w:val="009956DB"/>
    <w:rsid w:val="00997363"/>
    <w:rsid w:val="00997666"/>
    <w:rsid w:val="009A0288"/>
    <w:rsid w:val="009A09DA"/>
    <w:rsid w:val="009A12ED"/>
    <w:rsid w:val="009A3915"/>
    <w:rsid w:val="009A3EA8"/>
    <w:rsid w:val="009A409E"/>
    <w:rsid w:val="009A51F9"/>
    <w:rsid w:val="009B4FFD"/>
    <w:rsid w:val="009B6415"/>
    <w:rsid w:val="009B6E80"/>
    <w:rsid w:val="009C1652"/>
    <w:rsid w:val="009C20EF"/>
    <w:rsid w:val="009C3415"/>
    <w:rsid w:val="009C3FC4"/>
    <w:rsid w:val="009D107F"/>
    <w:rsid w:val="009D4BA3"/>
    <w:rsid w:val="009D5839"/>
    <w:rsid w:val="009E050E"/>
    <w:rsid w:val="009E5D04"/>
    <w:rsid w:val="009E6D40"/>
    <w:rsid w:val="009F4E1F"/>
    <w:rsid w:val="009F6E6D"/>
    <w:rsid w:val="009F709A"/>
    <w:rsid w:val="00A02C5D"/>
    <w:rsid w:val="00A03104"/>
    <w:rsid w:val="00A06B7F"/>
    <w:rsid w:val="00A10770"/>
    <w:rsid w:val="00A13865"/>
    <w:rsid w:val="00A225DE"/>
    <w:rsid w:val="00A339E7"/>
    <w:rsid w:val="00A403B3"/>
    <w:rsid w:val="00A51433"/>
    <w:rsid w:val="00A5291B"/>
    <w:rsid w:val="00A56702"/>
    <w:rsid w:val="00A62BBA"/>
    <w:rsid w:val="00A630F3"/>
    <w:rsid w:val="00A63384"/>
    <w:rsid w:val="00A63A07"/>
    <w:rsid w:val="00A63F07"/>
    <w:rsid w:val="00A659C1"/>
    <w:rsid w:val="00A71263"/>
    <w:rsid w:val="00A71593"/>
    <w:rsid w:val="00A75D75"/>
    <w:rsid w:val="00A77101"/>
    <w:rsid w:val="00A85B9C"/>
    <w:rsid w:val="00A90A98"/>
    <w:rsid w:val="00A918EE"/>
    <w:rsid w:val="00A921AC"/>
    <w:rsid w:val="00A972B3"/>
    <w:rsid w:val="00AA4242"/>
    <w:rsid w:val="00AA6C44"/>
    <w:rsid w:val="00AA78B2"/>
    <w:rsid w:val="00AB0A11"/>
    <w:rsid w:val="00AC22E6"/>
    <w:rsid w:val="00AC47AB"/>
    <w:rsid w:val="00AC63D3"/>
    <w:rsid w:val="00AC6CE2"/>
    <w:rsid w:val="00AD6602"/>
    <w:rsid w:val="00AE3657"/>
    <w:rsid w:val="00AF1E65"/>
    <w:rsid w:val="00AF22C9"/>
    <w:rsid w:val="00AF261D"/>
    <w:rsid w:val="00AF262D"/>
    <w:rsid w:val="00AF2ECC"/>
    <w:rsid w:val="00AF3078"/>
    <w:rsid w:val="00AF625A"/>
    <w:rsid w:val="00AF6F73"/>
    <w:rsid w:val="00AF7078"/>
    <w:rsid w:val="00AF7930"/>
    <w:rsid w:val="00B000FE"/>
    <w:rsid w:val="00B013D3"/>
    <w:rsid w:val="00B01C7E"/>
    <w:rsid w:val="00B03444"/>
    <w:rsid w:val="00B03F41"/>
    <w:rsid w:val="00B07FCC"/>
    <w:rsid w:val="00B11EA6"/>
    <w:rsid w:val="00B12360"/>
    <w:rsid w:val="00B147A7"/>
    <w:rsid w:val="00B170A7"/>
    <w:rsid w:val="00B2243B"/>
    <w:rsid w:val="00B228BB"/>
    <w:rsid w:val="00B24E50"/>
    <w:rsid w:val="00B24F9A"/>
    <w:rsid w:val="00B32A4E"/>
    <w:rsid w:val="00B32BF1"/>
    <w:rsid w:val="00B34BC3"/>
    <w:rsid w:val="00B367C1"/>
    <w:rsid w:val="00B41084"/>
    <w:rsid w:val="00B428D7"/>
    <w:rsid w:val="00B4700D"/>
    <w:rsid w:val="00B525A8"/>
    <w:rsid w:val="00B5354E"/>
    <w:rsid w:val="00B5371F"/>
    <w:rsid w:val="00B54C84"/>
    <w:rsid w:val="00B57DF5"/>
    <w:rsid w:val="00B60C32"/>
    <w:rsid w:val="00B6589C"/>
    <w:rsid w:val="00B83695"/>
    <w:rsid w:val="00B9239E"/>
    <w:rsid w:val="00B96A21"/>
    <w:rsid w:val="00BA538F"/>
    <w:rsid w:val="00BA5978"/>
    <w:rsid w:val="00BB1A18"/>
    <w:rsid w:val="00BC0CF3"/>
    <w:rsid w:val="00BC66DD"/>
    <w:rsid w:val="00BC6DAB"/>
    <w:rsid w:val="00BC7A27"/>
    <w:rsid w:val="00BC7D9C"/>
    <w:rsid w:val="00BC7F3B"/>
    <w:rsid w:val="00BD4BF9"/>
    <w:rsid w:val="00BD5C83"/>
    <w:rsid w:val="00BE1D75"/>
    <w:rsid w:val="00BE393B"/>
    <w:rsid w:val="00BE5C64"/>
    <w:rsid w:val="00BE6175"/>
    <w:rsid w:val="00BE7560"/>
    <w:rsid w:val="00BE7EF4"/>
    <w:rsid w:val="00BF5F48"/>
    <w:rsid w:val="00BF6F0F"/>
    <w:rsid w:val="00BF7410"/>
    <w:rsid w:val="00C003F8"/>
    <w:rsid w:val="00C0512B"/>
    <w:rsid w:val="00C05A8F"/>
    <w:rsid w:val="00C070A3"/>
    <w:rsid w:val="00C12853"/>
    <w:rsid w:val="00C13DD7"/>
    <w:rsid w:val="00C15E49"/>
    <w:rsid w:val="00C24274"/>
    <w:rsid w:val="00C2559B"/>
    <w:rsid w:val="00C43385"/>
    <w:rsid w:val="00C516A2"/>
    <w:rsid w:val="00C51C5E"/>
    <w:rsid w:val="00C52F20"/>
    <w:rsid w:val="00C55268"/>
    <w:rsid w:val="00C611C8"/>
    <w:rsid w:val="00C61737"/>
    <w:rsid w:val="00C61E16"/>
    <w:rsid w:val="00C62297"/>
    <w:rsid w:val="00C633F1"/>
    <w:rsid w:val="00C73D0C"/>
    <w:rsid w:val="00C76689"/>
    <w:rsid w:val="00C76879"/>
    <w:rsid w:val="00C77406"/>
    <w:rsid w:val="00C77879"/>
    <w:rsid w:val="00C80352"/>
    <w:rsid w:val="00C854F9"/>
    <w:rsid w:val="00C87DB7"/>
    <w:rsid w:val="00C9195B"/>
    <w:rsid w:val="00C939DA"/>
    <w:rsid w:val="00C96CC8"/>
    <w:rsid w:val="00C975ED"/>
    <w:rsid w:val="00CA2A29"/>
    <w:rsid w:val="00CB1D81"/>
    <w:rsid w:val="00CB442F"/>
    <w:rsid w:val="00CB4A11"/>
    <w:rsid w:val="00CB509A"/>
    <w:rsid w:val="00CB5E36"/>
    <w:rsid w:val="00CC4190"/>
    <w:rsid w:val="00CC583F"/>
    <w:rsid w:val="00CC6AA7"/>
    <w:rsid w:val="00CC6D38"/>
    <w:rsid w:val="00CC7405"/>
    <w:rsid w:val="00CD165D"/>
    <w:rsid w:val="00CD5C88"/>
    <w:rsid w:val="00CF2370"/>
    <w:rsid w:val="00CF5702"/>
    <w:rsid w:val="00CF6D92"/>
    <w:rsid w:val="00CF6D97"/>
    <w:rsid w:val="00CF7A2C"/>
    <w:rsid w:val="00D0013A"/>
    <w:rsid w:val="00D032AC"/>
    <w:rsid w:val="00D04A19"/>
    <w:rsid w:val="00D064D8"/>
    <w:rsid w:val="00D06B41"/>
    <w:rsid w:val="00D06EEC"/>
    <w:rsid w:val="00D101D6"/>
    <w:rsid w:val="00D13BFB"/>
    <w:rsid w:val="00D217A0"/>
    <w:rsid w:val="00D228A3"/>
    <w:rsid w:val="00D32691"/>
    <w:rsid w:val="00D379CE"/>
    <w:rsid w:val="00D465E0"/>
    <w:rsid w:val="00D505E0"/>
    <w:rsid w:val="00D51559"/>
    <w:rsid w:val="00D5203F"/>
    <w:rsid w:val="00D5312D"/>
    <w:rsid w:val="00D56628"/>
    <w:rsid w:val="00D6040B"/>
    <w:rsid w:val="00D61D6D"/>
    <w:rsid w:val="00D61E33"/>
    <w:rsid w:val="00D64ED6"/>
    <w:rsid w:val="00D65F59"/>
    <w:rsid w:val="00D70768"/>
    <w:rsid w:val="00D71EB4"/>
    <w:rsid w:val="00D75951"/>
    <w:rsid w:val="00D75F3F"/>
    <w:rsid w:val="00D77B45"/>
    <w:rsid w:val="00D84065"/>
    <w:rsid w:val="00D9415D"/>
    <w:rsid w:val="00D94B3B"/>
    <w:rsid w:val="00D94DF2"/>
    <w:rsid w:val="00D9786D"/>
    <w:rsid w:val="00DA735F"/>
    <w:rsid w:val="00DB04A3"/>
    <w:rsid w:val="00DB5AA3"/>
    <w:rsid w:val="00DC1091"/>
    <w:rsid w:val="00DC191B"/>
    <w:rsid w:val="00DC293B"/>
    <w:rsid w:val="00DC49B3"/>
    <w:rsid w:val="00DC4D09"/>
    <w:rsid w:val="00DC64A4"/>
    <w:rsid w:val="00DD1DA4"/>
    <w:rsid w:val="00DD30C0"/>
    <w:rsid w:val="00DD4400"/>
    <w:rsid w:val="00DE0E76"/>
    <w:rsid w:val="00DE4152"/>
    <w:rsid w:val="00DE5EFC"/>
    <w:rsid w:val="00DE67F6"/>
    <w:rsid w:val="00DE6FF5"/>
    <w:rsid w:val="00DF032F"/>
    <w:rsid w:val="00DF0420"/>
    <w:rsid w:val="00DF5104"/>
    <w:rsid w:val="00DF600D"/>
    <w:rsid w:val="00E07FC4"/>
    <w:rsid w:val="00E12478"/>
    <w:rsid w:val="00E13540"/>
    <w:rsid w:val="00E154B0"/>
    <w:rsid w:val="00E16605"/>
    <w:rsid w:val="00E173E0"/>
    <w:rsid w:val="00E22731"/>
    <w:rsid w:val="00E232C2"/>
    <w:rsid w:val="00E243F2"/>
    <w:rsid w:val="00E26923"/>
    <w:rsid w:val="00E26EE9"/>
    <w:rsid w:val="00E32FF3"/>
    <w:rsid w:val="00E376E4"/>
    <w:rsid w:val="00E41A30"/>
    <w:rsid w:val="00E42FDC"/>
    <w:rsid w:val="00E472F0"/>
    <w:rsid w:val="00E509E2"/>
    <w:rsid w:val="00E5437C"/>
    <w:rsid w:val="00E61ECD"/>
    <w:rsid w:val="00E631BE"/>
    <w:rsid w:val="00E63A2D"/>
    <w:rsid w:val="00E64C8A"/>
    <w:rsid w:val="00E64CBF"/>
    <w:rsid w:val="00E6591D"/>
    <w:rsid w:val="00E6771E"/>
    <w:rsid w:val="00E715D1"/>
    <w:rsid w:val="00E71786"/>
    <w:rsid w:val="00E71C66"/>
    <w:rsid w:val="00E74C53"/>
    <w:rsid w:val="00E7680B"/>
    <w:rsid w:val="00E85B2D"/>
    <w:rsid w:val="00E86B3E"/>
    <w:rsid w:val="00E86D82"/>
    <w:rsid w:val="00E90980"/>
    <w:rsid w:val="00E9126D"/>
    <w:rsid w:val="00E94192"/>
    <w:rsid w:val="00E94EDE"/>
    <w:rsid w:val="00E97FA1"/>
    <w:rsid w:val="00EB1CFA"/>
    <w:rsid w:val="00EB3B7F"/>
    <w:rsid w:val="00EB4DED"/>
    <w:rsid w:val="00EB5147"/>
    <w:rsid w:val="00EB70F1"/>
    <w:rsid w:val="00EC1F1C"/>
    <w:rsid w:val="00EC374B"/>
    <w:rsid w:val="00EC6D96"/>
    <w:rsid w:val="00ED0445"/>
    <w:rsid w:val="00ED0682"/>
    <w:rsid w:val="00ED313B"/>
    <w:rsid w:val="00ED4F18"/>
    <w:rsid w:val="00ED6B03"/>
    <w:rsid w:val="00EE1A42"/>
    <w:rsid w:val="00EE1C43"/>
    <w:rsid w:val="00EE49F6"/>
    <w:rsid w:val="00EF0354"/>
    <w:rsid w:val="00EF6FA3"/>
    <w:rsid w:val="00F068B0"/>
    <w:rsid w:val="00F06C17"/>
    <w:rsid w:val="00F10283"/>
    <w:rsid w:val="00F21AD4"/>
    <w:rsid w:val="00F22F6E"/>
    <w:rsid w:val="00F231E6"/>
    <w:rsid w:val="00F31A8C"/>
    <w:rsid w:val="00F34D02"/>
    <w:rsid w:val="00F40310"/>
    <w:rsid w:val="00F44B03"/>
    <w:rsid w:val="00F51B27"/>
    <w:rsid w:val="00F573B9"/>
    <w:rsid w:val="00F57EE8"/>
    <w:rsid w:val="00F57FD9"/>
    <w:rsid w:val="00F63BCD"/>
    <w:rsid w:val="00F66FE6"/>
    <w:rsid w:val="00F744DD"/>
    <w:rsid w:val="00F7724A"/>
    <w:rsid w:val="00F77B8A"/>
    <w:rsid w:val="00F83D7F"/>
    <w:rsid w:val="00F83E7E"/>
    <w:rsid w:val="00F8430A"/>
    <w:rsid w:val="00F85648"/>
    <w:rsid w:val="00F9767E"/>
    <w:rsid w:val="00FA1823"/>
    <w:rsid w:val="00FA2B82"/>
    <w:rsid w:val="00FA3F43"/>
    <w:rsid w:val="00FA7210"/>
    <w:rsid w:val="00FB0AA0"/>
    <w:rsid w:val="00FB12C7"/>
    <w:rsid w:val="00FB1AC3"/>
    <w:rsid w:val="00FB6D29"/>
    <w:rsid w:val="00FB6F82"/>
    <w:rsid w:val="00FC122E"/>
    <w:rsid w:val="00FC6F0D"/>
    <w:rsid w:val="00FC760D"/>
    <w:rsid w:val="00FD1143"/>
    <w:rsid w:val="00FD2BB3"/>
    <w:rsid w:val="00FD5028"/>
    <w:rsid w:val="00FE4A46"/>
    <w:rsid w:val="00FE523A"/>
    <w:rsid w:val="00FE5651"/>
    <w:rsid w:val="00FE5EE6"/>
    <w:rsid w:val="00FF1BFB"/>
    <w:rsid w:val="00FF1CBF"/>
    <w:rsid w:val="00FF604B"/>
    <w:rsid w:val="00FF6FFF"/>
    <w:rsid w:val="00FF72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D50723D"/>
  <w15:docId w15:val="{BFFBA070-5456-43DF-977C-DE791691F9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uiPriority="9"/>
    <w:lsdException w:name="heading 3" w:uiPriority="9"/>
    <w:lsdException w:name="heading 4" w:uiPriority="9"/>
    <w:lsdException w:name="heading 5" w:uiPriority="9"/>
    <w:lsdException w:name="heading 6" w:uiPriority="9"/>
    <w:lsdException w:name="heading 7" w:uiPriority="9"/>
    <w:lsdException w:name="heading 8" w:uiPriority="9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Standardowy1"/>
    <w:autoRedefine/>
    <w:rsid w:val="00BE393B"/>
    <w:pPr>
      <w:ind w:left="-57" w:right="-57"/>
    </w:pPr>
    <w:rPr>
      <w:rFonts w:ascii="Arial" w:hAnsi="Arial"/>
      <w:szCs w:val="24"/>
    </w:rPr>
  </w:style>
  <w:style w:type="paragraph" w:styleId="Nagwek1">
    <w:name w:val="heading 1"/>
    <w:basedOn w:val="Normalny"/>
    <w:next w:val="Tekstpodstawowywcity"/>
    <w:autoRedefine/>
    <w:pPr>
      <w:keepNext/>
      <w:numPr>
        <w:numId w:val="1"/>
      </w:numPr>
      <w:suppressAutoHyphens/>
      <w:spacing w:before="640" w:after="640"/>
      <w:outlineLvl w:val="0"/>
    </w:pPr>
    <w:rPr>
      <w:b/>
      <w:sz w:val="32"/>
    </w:rPr>
  </w:style>
  <w:style w:type="paragraph" w:styleId="Nagwek2">
    <w:name w:val="heading 2"/>
    <w:basedOn w:val="Normalny"/>
    <w:next w:val="Tekstpodstawowywcity"/>
    <w:autoRedefine/>
    <w:rsid w:val="00BE393B"/>
    <w:pPr>
      <w:widowControl w:val="0"/>
      <w:numPr>
        <w:ilvl w:val="1"/>
        <w:numId w:val="1"/>
      </w:numPr>
      <w:spacing w:before="480" w:after="480"/>
      <w:outlineLvl w:val="1"/>
    </w:pPr>
    <w:rPr>
      <w:b/>
      <w:snapToGrid w:val="0"/>
      <w:sz w:val="28"/>
      <w:szCs w:val="20"/>
    </w:rPr>
  </w:style>
  <w:style w:type="paragraph" w:styleId="Nagwek3">
    <w:name w:val="heading 3"/>
    <w:basedOn w:val="Normalny"/>
    <w:next w:val="Tekstpodstawowywcity"/>
    <w:autoRedefine/>
    <w:rsid w:val="002A60E8"/>
    <w:pPr>
      <w:numPr>
        <w:ilvl w:val="2"/>
        <w:numId w:val="1"/>
      </w:numPr>
      <w:tabs>
        <w:tab w:val="left" w:pos="1843"/>
      </w:tabs>
      <w:spacing w:before="240" w:after="240"/>
      <w:ind w:right="0"/>
      <w:jc w:val="both"/>
      <w:outlineLvl w:val="2"/>
    </w:pPr>
    <w:rPr>
      <w:b/>
      <w:sz w:val="24"/>
    </w:rPr>
  </w:style>
  <w:style w:type="paragraph" w:styleId="Nagwek4">
    <w:name w:val="heading 4"/>
    <w:basedOn w:val="Normalny"/>
    <w:next w:val="Tekstpodstawowywcity"/>
    <w:autoRedefine/>
    <w:pPr>
      <w:keepNext/>
      <w:numPr>
        <w:ilvl w:val="3"/>
        <w:numId w:val="1"/>
      </w:numPr>
      <w:spacing w:before="360" w:after="360"/>
      <w:ind w:left="1304" w:hanging="595"/>
      <w:outlineLvl w:val="3"/>
    </w:pPr>
    <w:rPr>
      <w:szCs w:val="20"/>
    </w:rPr>
  </w:style>
  <w:style w:type="paragraph" w:styleId="Nagwek5">
    <w:name w:val="heading 5"/>
    <w:basedOn w:val="Normalny"/>
    <w:next w:val="Normalny"/>
    <w:pPr>
      <w:keepNext/>
      <w:numPr>
        <w:ilvl w:val="4"/>
        <w:numId w:val="1"/>
      </w:numPr>
      <w:spacing w:line="360" w:lineRule="auto"/>
      <w:outlineLvl w:val="4"/>
    </w:pPr>
    <w:rPr>
      <w:szCs w:val="20"/>
    </w:rPr>
  </w:style>
  <w:style w:type="paragraph" w:styleId="Nagwek6">
    <w:name w:val="heading 6"/>
    <w:basedOn w:val="Normalny"/>
    <w:next w:val="Normalny"/>
    <w:pPr>
      <w:numPr>
        <w:ilvl w:val="5"/>
        <w:numId w:val="1"/>
      </w:numPr>
      <w:spacing w:before="240" w:after="240"/>
      <w:outlineLvl w:val="5"/>
    </w:pPr>
    <w:rPr>
      <w:szCs w:val="20"/>
    </w:rPr>
  </w:style>
  <w:style w:type="paragraph" w:styleId="Nagwek7">
    <w:name w:val="heading 7"/>
    <w:basedOn w:val="Normalny"/>
    <w:next w:val="Normalny"/>
    <w:pPr>
      <w:numPr>
        <w:ilvl w:val="6"/>
        <w:numId w:val="1"/>
      </w:numPr>
      <w:spacing w:before="240" w:after="60"/>
      <w:outlineLvl w:val="6"/>
    </w:pPr>
    <w:rPr>
      <w:szCs w:val="20"/>
    </w:rPr>
  </w:style>
  <w:style w:type="paragraph" w:styleId="Nagwek8">
    <w:name w:val="heading 8"/>
    <w:basedOn w:val="Normalny"/>
    <w:next w:val="Normalny"/>
    <w:pPr>
      <w:numPr>
        <w:ilvl w:val="7"/>
        <w:numId w:val="1"/>
      </w:numPr>
      <w:spacing w:before="240" w:after="60"/>
      <w:outlineLvl w:val="7"/>
    </w:pPr>
    <w:rPr>
      <w:i/>
      <w:szCs w:val="20"/>
    </w:rPr>
  </w:style>
  <w:style w:type="paragraph" w:styleId="Nagwek9">
    <w:name w:val="heading 9"/>
    <w:basedOn w:val="Normalny"/>
    <w:next w:val="Normalny"/>
    <w:pPr>
      <w:numPr>
        <w:ilvl w:val="8"/>
        <w:numId w:val="1"/>
      </w:numPr>
      <w:spacing w:before="240" w:after="60"/>
      <w:outlineLvl w:val="8"/>
    </w:pPr>
    <w:rPr>
      <w:b/>
      <w:i/>
      <w:sz w:val="18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aliases w:val="Tekst podstawowy wcięty Znak"/>
    <w:basedOn w:val="Normalny"/>
    <w:pPr>
      <w:spacing w:line="360" w:lineRule="auto"/>
      <w:ind w:firstLine="709"/>
      <w:jc w:val="both"/>
    </w:pPr>
    <w:rPr>
      <w:sz w:val="22"/>
      <w:szCs w:val="20"/>
    </w:rPr>
  </w:style>
  <w:style w:type="character" w:styleId="Numerstrony">
    <w:name w:val="page number"/>
    <w:rPr>
      <w:rFonts w:ascii="Arial" w:hAnsi="Arial"/>
      <w:sz w:val="20"/>
    </w:rPr>
  </w:style>
  <w:style w:type="paragraph" w:customStyle="1" w:styleId="Spiszawartoci-nagwek">
    <w:name w:val="Spis zawartości - nagłówek"/>
    <w:basedOn w:val="Normalny"/>
    <w:autoRedefine/>
    <w:pPr>
      <w:jc w:val="center"/>
    </w:pPr>
    <w:rPr>
      <w:bCs/>
      <w:szCs w:val="20"/>
    </w:rPr>
  </w:style>
  <w:style w:type="paragraph" w:styleId="Spistreci1">
    <w:name w:val="toc 1"/>
    <w:basedOn w:val="Normalny"/>
    <w:next w:val="Normalny"/>
    <w:autoRedefine/>
    <w:semiHidden/>
    <w:pPr>
      <w:spacing w:before="120" w:after="120"/>
      <w:ind w:left="709" w:hanging="709"/>
    </w:pPr>
    <w:rPr>
      <w:b/>
      <w:bCs/>
      <w:noProof/>
      <w:sz w:val="22"/>
      <w:szCs w:val="32"/>
    </w:rPr>
  </w:style>
  <w:style w:type="paragraph" w:styleId="Spistreci2">
    <w:name w:val="toc 2"/>
    <w:basedOn w:val="Normalny"/>
    <w:next w:val="Normalny"/>
    <w:autoRedefine/>
    <w:semiHidden/>
    <w:pPr>
      <w:spacing w:before="60" w:after="60"/>
      <w:ind w:left="947" w:hanging="709"/>
    </w:pPr>
    <w:rPr>
      <w:noProof/>
      <w:szCs w:val="28"/>
    </w:rPr>
  </w:style>
  <w:style w:type="paragraph" w:styleId="Spistreci3">
    <w:name w:val="toc 3"/>
    <w:basedOn w:val="Normalny"/>
    <w:next w:val="Normalny"/>
    <w:autoRedefine/>
    <w:semiHidden/>
    <w:pPr>
      <w:spacing w:before="60" w:after="60"/>
      <w:ind w:left="947" w:hanging="709"/>
    </w:pPr>
    <w:rPr>
      <w:iCs/>
      <w:noProof/>
      <w:szCs w:val="28"/>
    </w:rPr>
  </w:style>
  <w:style w:type="paragraph" w:styleId="Spistreci4">
    <w:name w:val="toc 4"/>
    <w:basedOn w:val="Normalny"/>
    <w:next w:val="Normalny"/>
    <w:autoRedefine/>
    <w:semiHidden/>
    <w:pPr>
      <w:ind w:left="720"/>
    </w:pPr>
    <w:rPr>
      <w:noProof/>
      <w:szCs w:val="28"/>
    </w:rPr>
  </w:style>
  <w:style w:type="paragraph" w:styleId="Spistreci5">
    <w:name w:val="toc 5"/>
    <w:basedOn w:val="Normalny"/>
    <w:next w:val="Normalny"/>
    <w:autoRedefine/>
    <w:semiHidden/>
    <w:pPr>
      <w:ind w:left="960"/>
    </w:pPr>
    <w:rPr>
      <w:szCs w:val="21"/>
    </w:rPr>
  </w:style>
  <w:style w:type="paragraph" w:styleId="Spistreci6">
    <w:name w:val="toc 6"/>
    <w:basedOn w:val="Normalny"/>
    <w:next w:val="Normalny"/>
    <w:autoRedefine/>
    <w:semiHidden/>
    <w:pPr>
      <w:ind w:left="1200"/>
    </w:pPr>
    <w:rPr>
      <w:szCs w:val="21"/>
    </w:rPr>
  </w:style>
  <w:style w:type="paragraph" w:styleId="Spistreci7">
    <w:name w:val="toc 7"/>
    <w:basedOn w:val="Normalny"/>
    <w:next w:val="Normalny"/>
    <w:autoRedefine/>
    <w:semiHidden/>
    <w:pPr>
      <w:ind w:left="1440"/>
    </w:pPr>
    <w:rPr>
      <w:szCs w:val="21"/>
    </w:rPr>
  </w:style>
  <w:style w:type="paragraph" w:styleId="Spistreci8">
    <w:name w:val="toc 8"/>
    <w:basedOn w:val="Normalny"/>
    <w:next w:val="Normalny"/>
    <w:autoRedefine/>
    <w:semiHidden/>
    <w:pPr>
      <w:ind w:left="1680"/>
    </w:pPr>
    <w:rPr>
      <w:szCs w:val="21"/>
    </w:rPr>
  </w:style>
  <w:style w:type="paragraph" w:styleId="Spistreci9">
    <w:name w:val="toc 9"/>
    <w:basedOn w:val="Normalny"/>
    <w:next w:val="Normalny"/>
    <w:autoRedefine/>
    <w:semiHidden/>
    <w:pPr>
      <w:ind w:left="1920"/>
    </w:pPr>
    <w:rPr>
      <w:szCs w:val="21"/>
    </w:rPr>
  </w:style>
  <w:style w:type="paragraph" w:styleId="Stopka">
    <w:name w:val="footer"/>
    <w:aliases w:val="DCS_Stopka"/>
    <w:basedOn w:val="Normalny"/>
    <w:link w:val="StopkaZnak"/>
    <w:uiPriority w:val="99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paragraph" w:customStyle="1" w:styleId="Tabela2">
    <w:name w:val="Tabela 2"/>
    <w:basedOn w:val="Normalny"/>
    <w:autoRedefine/>
    <w:rsid w:val="00995228"/>
    <w:pPr>
      <w:jc w:val="center"/>
    </w:pPr>
    <w:rPr>
      <w:sz w:val="22"/>
    </w:rPr>
  </w:style>
  <w:style w:type="paragraph" w:styleId="Tekstpodstawowy">
    <w:name w:val="Body Text"/>
    <w:aliases w:val="Tekst podstawowy Znak"/>
    <w:basedOn w:val="Normalny"/>
    <w:autoRedefine/>
    <w:rsid w:val="000E003E"/>
    <w:pPr>
      <w:spacing w:line="360" w:lineRule="auto"/>
    </w:pPr>
    <w:rPr>
      <w:szCs w:val="20"/>
    </w:rPr>
  </w:style>
  <w:style w:type="paragraph" w:styleId="Nagwek">
    <w:name w:val="header"/>
    <w:aliases w:val="Nagłówek tabeli,Nagłówek strony"/>
    <w:basedOn w:val="Normalny"/>
    <w:autoRedefine/>
    <w:rsid w:val="008B1373"/>
    <w:pPr>
      <w:ind w:left="0" w:right="0"/>
      <w:outlineLvl w:val="0"/>
    </w:pPr>
    <w:rPr>
      <w:rFonts w:cs="Arial"/>
      <w:sz w:val="18"/>
      <w:szCs w:val="18"/>
      <w:lang w:val="en-US"/>
    </w:rPr>
  </w:style>
  <w:style w:type="character" w:styleId="Hipercze">
    <w:name w:val="Hyperlink"/>
    <w:rPr>
      <w:color w:val="0000FF"/>
      <w:u w:val="single"/>
    </w:rPr>
  </w:style>
  <w:style w:type="paragraph" w:customStyle="1" w:styleId="Wypunktowany">
    <w:name w:val="Wypunktowany"/>
    <w:basedOn w:val="Normalny"/>
    <w:autoRedefine/>
    <w:pPr>
      <w:numPr>
        <w:numId w:val="2"/>
      </w:numPr>
      <w:ind w:left="1066" w:firstLine="0"/>
    </w:pPr>
  </w:style>
  <w:style w:type="paragraph" w:customStyle="1" w:styleId="invtytu">
    <w:name w:val="inv_tytuł"/>
    <w:pPr>
      <w:spacing w:before="240" w:after="360"/>
      <w:jc w:val="center"/>
    </w:pPr>
    <w:rPr>
      <w:b/>
      <w:sz w:val="32"/>
      <w:u w:val="single"/>
    </w:rPr>
  </w:style>
  <w:style w:type="paragraph" w:styleId="Tekstpodstawowywcity3">
    <w:name w:val="Body Text Indent 3"/>
    <w:basedOn w:val="Normalny"/>
    <w:pPr>
      <w:spacing w:line="360" w:lineRule="auto"/>
      <w:ind w:left="284"/>
    </w:pPr>
    <w:rPr>
      <w:rFonts w:ascii="Times New Roman" w:hAnsi="Times New Roman"/>
      <w:sz w:val="24"/>
      <w:szCs w:val="20"/>
    </w:rPr>
  </w:style>
  <w:style w:type="paragraph" w:styleId="Tekstpodstawowy3">
    <w:name w:val="Body Text 3"/>
    <w:basedOn w:val="Normalny"/>
    <w:pPr>
      <w:spacing w:line="360" w:lineRule="auto"/>
      <w:jc w:val="both"/>
    </w:pPr>
    <w:rPr>
      <w:rFonts w:ascii="Times New Roman" w:hAnsi="Times New Roman"/>
      <w:b/>
      <w:sz w:val="24"/>
      <w:szCs w:val="20"/>
    </w:rPr>
  </w:style>
  <w:style w:type="paragraph" w:styleId="Tytu">
    <w:name w:val="Title"/>
    <w:basedOn w:val="Normalny"/>
    <w:pPr>
      <w:spacing w:line="360" w:lineRule="auto"/>
      <w:jc w:val="center"/>
    </w:pPr>
    <w:rPr>
      <w:rFonts w:ascii="Times New Roman" w:hAnsi="Times New Roman"/>
      <w:b/>
      <w:sz w:val="32"/>
      <w:szCs w:val="20"/>
    </w:rPr>
  </w:style>
  <w:style w:type="paragraph" w:styleId="Listapunktowana">
    <w:name w:val="List Bullet"/>
    <w:basedOn w:val="Normalny"/>
    <w:autoRedefine/>
    <w:pPr>
      <w:numPr>
        <w:numId w:val="8"/>
      </w:numPr>
      <w:spacing w:line="360" w:lineRule="auto"/>
      <w:jc w:val="both"/>
    </w:pPr>
    <w:rPr>
      <w:sz w:val="18"/>
      <w:szCs w:val="18"/>
    </w:rPr>
  </w:style>
  <w:style w:type="paragraph" w:styleId="Listapunktowana2">
    <w:name w:val="List Bullet 2"/>
    <w:basedOn w:val="Normalny"/>
    <w:autoRedefine/>
    <w:pPr>
      <w:tabs>
        <w:tab w:val="num" w:pos="360"/>
        <w:tab w:val="num" w:pos="397"/>
      </w:tabs>
      <w:spacing w:line="360" w:lineRule="auto"/>
      <w:ind w:left="397" w:hanging="397"/>
      <w:jc w:val="both"/>
    </w:pPr>
    <w:rPr>
      <w:rFonts w:ascii="Times New Roman" w:hAnsi="Times New Roman"/>
      <w:sz w:val="24"/>
      <w:szCs w:val="20"/>
    </w:rPr>
  </w:style>
  <w:style w:type="paragraph" w:styleId="Tekstpodstawowy2">
    <w:name w:val="Body Text 2"/>
    <w:basedOn w:val="Normalny"/>
    <w:pPr>
      <w:spacing w:line="360" w:lineRule="auto"/>
    </w:pPr>
    <w:rPr>
      <w:rFonts w:ascii="Times New Roman" w:hAnsi="Times New Roman"/>
      <w:b/>
      <w:bCs/>
      <w:sz w:val="28"/>
      <w:szCs w:val="20"/>
    </w:rPr>
  </w:style>
  <w:style w:type="paragraph" w:styleId="Tekstprzypisudolnego">
    <w:name w:val="footnote text"/>
    <w:basedOn w:val="Normalny"/>
    <w:semiHidden/>
    <w:pPr>
      <w:spacing w:line="360" w:lineRule="auto"/>
    </w:pPr>
    <w:rPr>
      <w:rFonts w:ascii="Times New Roman" w:hAnsi="Times New Roman"/>
      <w:szCs w:val="20"/>
    </w:rPr>
  </w:style>
  <w:style w:type="character" w:styleId="UyteHipercze">
    <w:name w:val="FollowedHyperlink"/>
    <w:rPr>
      <w:color w:val="800080"/>
      <w:u w:val="single"/>
    </w:rPr>
  </w:style>
  <w:style w:type="paragraph" w:styleId="Tekstpodstawowywcity2">
    <w:name w:val="Body Text Indent 2"/>
    <w:basedOn w:val="Normalny"/>
    <w:pPr>
      <w:ind w:firstLine="709"/>
    </w:pPr>
    <w:rPr>
      <w:rFonts w:ascii="Times New Roman" w:hAnsi="Times New Roman"/>
      <w:sz w:val="24"/>
    </w:rPr>
  </w:style>
  <w:style w:type="paragraph" w:customStyle="1" w:styleId="Wyliczanie1">
    <w:name w:val="Wyliczanie 1"/>
    <w:pPr>
      <w:numPr>
        <w:numId w:val="4"/>
      </w:numPr>
      <w:tabs>
        <w:tab w:val="num" w:pos="142"/>
      </w:tabs>
      <w:ind w:left="142" w:hanging="284"/>
    </w:pPr>
    <w:rPr>
      <w:color w:val="000000"/>
      <w:sz w:val="24"/>
    </w:rPr>
  </w:style>
  <w:style w:type="paragraph" w:customStyle="1" w:styleId="Etykietadokumentu">
    <w:name w:val="Etykieta dokumentu"/>
    <w:basedOn w:val="Normalny"/>
    <w:pPr>
      <w:keepNext/>
      <w:keepLines/>
      <w:spacing w:before="400" w:after="120" w:line="240" w:lineRule="atLeast"/>
    </w:pPr>
    <w:rPr>
      <w:rFonts w:ascii="Arial Black" w:hAnsi="Arial Black"/>
      <w:spacing w:val="-100"/>
      <w:kern w:val="28"/>
      <w:sz w:val="108"/>
      <w:szCs w:val="20"/>
      <w:lang w:eastAsia="en-US"/>
    </w:rPr>
  </w:style>
  <w:style w:type="paragraph" w:customStyle="1" w:styleId="Nagwek2-Tekst">
    <w:name w:val="Nagłówek2-Tekst"/>
    <w:basedOn w:val="Nagwek4"/>
    <w:pPr>
      <w:numPr>
        <w:ilvl w:val="0"/>
        <w:numId w:val="0"/>
      </w:numPr>
      <w:spacing w:before="0" w:after="0" w:line="360" w:lineRule="auto"/>
      <w:ind w:left="425"/>
      <w:jc w:val="both"/>
    </w:pPr>
    <w:rPr>
      <w:rFonts w:ascii="Times New Roman" w:hAnsi="Times New Roman"/>
      <w:smallCaps/>
      <w:sz w:val="24"/>
    </w:rPr>
  </w:style>
  <w:style w:type="paragraph" w:customStyle="1" w:styleId="Numerporzdkowy">
    <w:name w:val="Numer porządkowy"/>
    <w:basedOn w:val="Nagwek"/>
    <w:autoRedefine/>
    <w:pPr>
      <w:numPr>
        <w:numId w:val="5"/>
      </w:numPr>
      <w:ind w:left="284"/>
    </w:pPr>
    <w:rPr>
      <w:sz w:val="19"/>
      <w:szCs w:val="19"/>
    </w:rPr>
  </w:style>
  <w:style w:type="paragraph" w:customStyle="1" w:styleId="Styl1">
    <w:name w:val="Styl1"/>
    <w:basedOn w:val="Listapunktowana"/>
    <w:pPr>
      <w:numPr>
        <w:numId w:val="7"/>
      </w:numPr>
      <w:spacing w:line="240" w:lineRule="auto"/>
      <w:ind w:right="0"/>
    </w:pPr>
  </w:style>
  <w:style w:type="paragraph" w:customStyle="1" w:styleId="xl32">
    <w:name w:val="xl32"/>
    <w:basedOn w:val="Normalny"/>
    <w:rsid w:val="00BE393B"/>
    <w:pPr>
      <w:pBdr>
        <w:left w:val="single" w:sz="4" w:space="0" w:color="auto"/>
      </w:pBdr>
      <w:spacing w:before="100" w:beforeAutospacing="1" w:after="100" w:afterAutospacing="1"/>
      <w:ind w:left="0" w:right="0"/>
    </w:pPr>
    <w:rPr>
      <w:rFonts w:ascii="Times New Roman" w:hAnsi="Times New Roman"/>
      <w:sz w:val="24"/>
    </w:rPr>
  </w:style>
  <w:style w:type="paragraph" w:customStyle="1" w:styleId="xl33">
    <w:name w:val="xl33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Times New Roman" w:hAnsi="Times New Roman"/>
      <w:sz w:val="24"/>
    </w:rPr>
  </w:style>
  <w:style w:type="paragraph" w:customStyle="1" w:styleId="xl34">
    <w:name w:val="xl34"/>
    <w:basedOn w:val="Normalny"/>
    <w:rsid w:val="00BE39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rFonts w:ascii="Times New Roman" w:hAnsi="Times New Roman"/>
      <w:sz w:val="24"/>
    </w:rPr>
  </w:style>
  <w:style w:type="paragraph" w:customStyle="1" w:styleId="xl35">
    <w:name w:val="xl35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rFonts w:ascii="Times New Roman" w:hAnsi="Times New Roman"/>
      <w:sz w:val="24"/>
    </w:rPr>
  </w:style>
  <w:style w:type="paragraph" w:customStyle="1" w:styleId="xl36">
    <w:name w:val="xl36"/>
    <w:basedOn w:val="Normalny"/>
    <w:rsid w:val="00BE39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rFonts w:ascii="Times New Roman" w:hAnsi="Times New Roman"/>
      <w:sz w:val="24"/>
    </w:rPr>
  </w:style>
  <w:style w:type="paragraph" w:customStyle="1" w:styleId="xl37">
    <w:name w:val="xl37"/>
    <w:basedOn w:val="Normalny"/>
    <w:rsid w:val="00BE39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right"/>
    </w:pPr>
    <w:rPr>
      <w:rFonts w:ascii="Times New Roman" w:hAnsi="Times New Roman"/>
      <w:sz w:val="24"/>
    </w:rPr>
  </w:style>
  <w:style w:type="paragraph" w:customStyle="1" w:styleId="xl38">
    <w:name w:val="xl38"/>
    <w:basedOn w:val="Normalny"/>
    <w:rsid w:val="00BE393B"/>
    <w:pPr>
      <w:pBdr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rFonts w:ascii="Times New Roman" w:hAnsi="Times New Roman"/>
      <w:sz w:val="24"/>
    </w:rPr>
  </w:style>
  <w:style w:type="paragraph" w:customStyle="1" w:styleId="xl39">
    <w:name w:val="xl39"/>
    <w:basedOn w:val="Normalny"/>
    <w:rsid w:val="00BE39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b/>
      <w:bCs/>
      <w:sz w:val="24"/>
    </w:rPr>
  </w:style>
  <w:style w:type="paragraph" w:customStyle="1" w:styleId="xl40">
    <w:name w:val="xl40"/>
    <w:basedOn w:val="Normalny"/>
    <w:rsid w:val="00BE393B"/>
    <w:pPr>
      <w:spacing w:before="100" w:beforeAutospacing="1" w:after="100" w:afterAutospacing="1"/>
      <w:ind w:left="0" w:right="0"/>
    </w:pPr>
    <w:rPr>
      <w:b/>
      <w:bCs/>
      <w:sz w:val="24"/>
    </w:rPr>
  </w:style>
  <w:style w:type="paragraph" w:customStyle="1" w:styleId="xl42">
    <w:name w:val="xl42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Times New Roman" w:hAnsi="Times New Roman"/>
      <w:sz w:val="24"/>
    </w:rPr>
  </w:style>
  <w:style w:type="paragraph" w:customStyle="1" w:styleId="xl43">
    <w:name w:val="xl43"/>
    <w:basedOn w:val="Normalny"/>
    <w:rsid w:val="00BE393B"/>
    <w:pPr>
      <w:pBdr>
        <w:left w:val="single" w:sz="4" w:space="0" w:color="auto"/>
      </w:pBdr>
      <w:spacing w:before="100" w:beforeAutospacing="1" w:after="100" w:afterAutospacing="1"/>
      <w:ind w:left="0" w:right="0"/>
    </w:pPr>
    <w:rPr>
      <w:b/>
      <w:bCs/>
      <w:sz w:val="24"/>
    </w:rPr>
  </w:style>
  <w:style w:type="paragraph" w:customStyle="1" w:styleId="xl44">
    <w:name w:val="xl44"/>
    <w:basedOn w:val="Normalny"/>
    <w:rsid w:val="00BE393B"/>
    <w:pPr>
      <w:pBdr>
        <w:top w:val="single" w:sz="8" w:space="0" w:color="auto"/>
        <w:left w:val="single" w:sz="8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b/>
      <w:bCs/>
      <w:sz w:val="24"/>
    </w:rPr>
  </w:style>
  <w:style w:type="paragraph" w:customStyle="1" w:styleId="xl45">
    <w:name w:val="xl45"/>
    <w:basedOn w:val="Normalny"/>
    <w:rsid w:val="00BE393B"/>
    <w:pPr>
      <w:pBdr>
        <w:top w:val="single" w:sz="8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b/>
      <w:bCs/>
      <w:sz w:val="24"/>
    </w:rPr>
  </w:style>
  <w:style w:type="paragraph" w:customStyle="1" w:styleId="xl46">
    <w:name w:val="xl46"/>
    <w:basedOn w:val="Normalny"/>
    <w:rsid w:val="00BE393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rFonts w:ascii="Times New Roman" w:hAnsi="Times New Roman"/>
      <w:sz w:val="24"/>
    </w:rPr>
  </w:style>
  <w:style w:type="paragraph" w:customStyle="1" w:styleId="xl47">
    <w:name w:val="xl47"/>
    <w:basedOn w:val="Normalny"/>
    <w:rsid w:val="00BE393B"/>
    <w:pPr>
      <w:spacing w:before="100" w:beforeAutospacing="1" w:after="100" w:afterAutospacing="1"/>
      <w:ind w:left="0" w:right="0"/>
    </w:pPr>
    <w:rPr>
      <w:b/>
      <w:bCs/>
      <w:sz w:val="24"/>
    </w:rPr>
  </w:style>
  <w:style w:type="paragraph" w:customStyle="1" w:styleId="xl48">
    <w:name w:val="xl48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b/>
      <w:bCs/>
      <w:sz w:val="24"/>
    </w:rPr>
  </w:style>
  <w:style w:type="paragraph" w:customStyle="1" w:styleId="xl49">
    <w:name w:val="xl49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b/>
      <w:bCs/>
      <w:sz w:val="24"/>
    </w:rPr>
  </w:style>
  <w:style w:type="paragraph" w:customStyle="1" w:styleId="xl50">
    <w:name w:val="xl50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b/>
      <w:bCs/>
      <w:sz w:val="24"/>
    </w:rPr>
  </w:style>
  <w:style w:type="paragraph" w:customStyle="1" w:styleId="xl51">
    <w:name w:val="xl51"/>
    <w:basedOn w:val="Normalny"/>
    <w:rsid w:val="00BE393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left="0" w:right="0"/>
    </w:pPr>
    <w:rPr>
      <w:b/>
      <w:bCs/>
      <w:sz w:val="24"/>
    </w:rPr>
  </w:style>
  <w:style w:type="paragraph" w:customStyle="1" w:styleId="xl52">
    <w:name w:val="xl52"/>
    <w:basedOn w:val="Normalny"/>
    <w:rsid w:val="00BE393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left="0" w:right="0"/>
    </w:pPr>
    <w:rPr>
      <w:b/>
      <w:bCs/>
      <w:sz w:val="24"/>
    </w:rPr>
  </w:style>
  <w:style w:type="paragraph" w:customStyle="1" w:styleId="xl53">
    <w:name w:val="xl53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b/>
      <w:bCs/>
      <w:sz w:val="24"/>
    </w:rPr>
  </w:style>
  <w:style w:type="paragraph" w:customStyle="1" w:styleId="xl54">
    <w:name w:val="xl54"/>
    <w:basedOn w:val="Normalny"/>
    <w:rsid w:val="00BE393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Times New Roman" w:hAnsi="Times New Roman"/>
      <w:sz w:val="24"/>
    </w:rPr>
  </w:style>
  <w:style w:type="paragraph" w:customStyle="1" w:styleId="xl55">
    <w:name w:val="xl55"/>
    <w:basedOn w:val="Normalny"/>
    <w:rsid w:val="00BE393B"/>
    <w:pPr>
      <w:pBdr>
        <w:right w:val="single" w:sz="4" w:space="0" w:color="auto"/>
      </w:pBdr>
      <w:spacing w:before="100" w:beforeAutospacing="1" w:after="100" w:afterAutospacing="1"/>
      <w:ind w:left="0" w:right="0"/>
    </w:pPr>
    <w:rPr>
      <w:rFonts w:ascii="Times New Roman" w:hAnsi="Times New Roman"/>
      <w:sz w:val="24"/>
    </w:rPr>
  </w:style>
  <w:style w:type="paragraph" w:customStyle="1" w:styleId="xl56">
    <w:name w:val="xl56"/>
    <w:basedOn w:val="Normalny"/>
    <w:rsid w:val="00BE393B"/>
    <w:pPr>
      <w:pBdr>
        <w:right w:val="single" w:sz="4" w:space="0" w:color="auto"/>
      </w:pBdr>
      <w:spacing w:before="100" w:beforeAutospacing="1" w:after="100" w:afterAutospacing="1"/>
      <w:ind w:left="0" w:right="0"/>
    </w:pPr>
    <w:rPr>
      <w:rFonts w:ascii="Times New Roman" w:hAnsi="Times New Roman"/>
      <w:sz w:val="24"/>
    </w:rPr>
  </w:style>
  <w:style w:type="paragraph" w:customStyle="1" w:styleId="xl57">
    <w:name w:val="xl57"/>
    <w:basedOn w:val="Normalny"/>
    <w:rsid w:val="00BE393B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ind w:left="0" w:right="0"/>
      <w:jc w:val="right"/>
    </w:pPr>
    <w:rPr>
      <w:b/>
      <w:bCs/>
      <w:sz w:val="24"/>
    </w:rPr>
  </w:style>
  <w:style w:type="paragraph" w:customStyle="1" w:styleId="xl58">
    <w:name w:val="xl58"/>
    <w:basedOn w:val="Normalny"/>
    <w:rsid w:val="00BE393B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b/>
      <w:bCs/>
      <w:sz w:val="24"/>
    </w:rPr>
  </w:style>
  <w:style w:type="paragraph" w:customStyle="1" w:styleId="xl59">
    <w:name w:val="xl59"/>
    <w:basedOn w:val="Normalny"/>
    <w:rsid w:val="00BE393B"/>
    <w:pPr>
      <w:pBdr>
        <w:right w:val="single" w:sz="4" w:space="0" w:color="auto"/>
      </w:pBdr>
      <w:spacing w:before="100" w:beforeAutospacing="1" w:after="100" w:afterAutospacing="1"/>
      <w:ind w:left="0" w:right="0"/>
    </w:pPr>
    <w:rPr>
      <w:rFonts w:ascii="Times New Roman" w:hAnsi="Times New Roman"/>
      <w:sz w:val="24"/>
    </w:rPr>
  </w:style>
  <w:style w:type="paragraph" w:customStyle="1" w:styleId="xl60">
    <w:name w:val="xl60"/>
    <w:basedOn w:val="Normalny"/>
    <w:rsid w:val="00BE393B"/>
    <w:pPr>
      <w:spacing w:before="100" w:beforeAutospacing="1" w:after="100" w:afterAutospacing="1"/>
      <w:ind w:left="0" w:right="0"/>
    </w:pPr>
    <w:rPr>
      <w:b/>
      <w:bCs/>
      <w:sz w:val="24"/>
    </w:rPr>
  </w:style>
  <w:style w:type="paragraph" w:customStyle="1" w:styleId="xl61">
    <w:name w:val="xl61"/>
    <w:basedOn w:val="Normalny"/>
    <w:rsid w:val="00BE393B"/>
    <w:pPr>
      <w:pBdr>
        <w:top w:val="single" w:sz="8" w:space="0" w:color="auto"/>
        <w:left w:val="single" w:sz="4" w:space="0" w:color="auto"/>
      </w:pBdr>
      <w:spacing w:before="100" w:beforeAutospacing="1" w:after="100" w:afterAutospacing="1"/>
      <w:ind w:left="0" w:right="0"/>
    </w:pPr>
    <w:rPr>
      <w:b/>
      <w:bCs/>
      <w:sz w:val="24"/>
    </w:rPr>
  </w:style>
  <w:style w:type="paragraph" w:customStyle="1" w:styleId="xl62">
    <w:name w:val="xl62"/>
    <w:basedOn w:val="Normalny"/>
    <w:rsid w:val="00BE393B"/>
    <w:pPr>
      <w:pBdr>
        <w:top w:val="single" w:sz="8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b/>
      <w:bCs/>
      <w:sz w:val="24"/>
    </w:rPr>
  </w:style>
  <w:style w:type="paragraph" w:customStyle="1" w:styleId="xl63">
    <w:name w:val="xl63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rFonts w:cs="Arial"/>
      <w:sz w:val="18"/>
      <w:szCs w:val="18"/>
    </w:rPr>
  </w:style>
  <w:style w:type="paragraph" w:customStyle="1" w:styleId="xl64">
    <w:name w:val="xl64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cs="Arial"/>
      <w:sz w:val="18"/>
      <w:szCs w:val="18"/>
    </w:rPr>
  </w:style>
  <w:style w:type="paragraph" w:customStyle="1" w:styleId="xl65">
    <w:name w:val="xl65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cs="Arial"/>
      <w:sz w:val="18"/>
      <w:szCs w:val="18"/>
    </w:rPr>
  </w:style>
  <w:style w:type="paragraph" w:customStyle="1" w:styleId="xl66">
    <w:name w:val="xl66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textAlignment w:val="top"/>
    </w:pPr>
    <w:rPr>
      <w:rFonts w:cs="Arial"/>
      <w:sz w:val="18"/>
      <w:szCs w:val="18"/>
    </w:rPr>
  </w:style>
  <w:style w:type="paragraph" w:customStyle="1" w:styleId="xl67">
    <w:name w:val="xl67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  <w:textAlignment w:val="top"/>
    </w:pPr>
    <w:rPr>
      <w:rFonts w:cs="Arial"/>
      <w:sz w:val="18"/>
      <w:szCs w:val="18"/>
    </w:rPr>
  </w:style>
  <w:style w:type="paragraph" w:customStyle="1" w:styleId="xl68">
    <w:name w:val="xl68"/>
    <w:basedOn w:val="Normalny"/>
    <w:rsid w:val="00BE393B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  <w:textAlignment w:val="top"/>
    </w:pPr>
    <w:rPr>
      <w:rFonts w:cs="Arial"/>
      <w:sz w:val="18"/>
      <w:szCs w:val="18"/>
    </w:rPr>
  </w:style>
  <w:style w:type="paragraph" w:styleId="Lista-kontynuacja2">
    <w:name w:val="List Continue 2"/>
    <w:basedOn w:val="Normalny"/>
    <w:rsid w:val="00BE393B"/>
    <w:pPr>
      <w:spacing w:after="120"/>
      <w:ind w:left="566" w:right="0"/>
    </w:pPr>
    <w:rPr>
      <w:sz w:val="24"/>
      <w:szCs w:val="20"/>
    </w:rPr>
  </w:style>
  <w:style w:type="paragraph" w:customStyle="1" w:styleId="ARIAL10">
    <w:name w:val="ARIAL 10"/>
    <w:basedOn w:val="Owietlenie"/>
    <w:autoRedefine/>
    <w:rsid w:val="00BE393B"/>
    <w:pPr>
      <w:spacing w:line="240" w:lineRule="auto"/>
      <w:jc w:val="center"/>
    </w:pPr>
    <w:rPr>
      <w:b w:val="0"/>
      <w:sz w:val="20"/>
    </w:rPr>
  </w:style>
  <w:style w:type="paragraph" w:customStyle="1" w:styleId="Owietlenie">
    <w:name w:val="Oświetlenie"/>
    <w:basedOn w:val="Tekstpodstawowywcity"/>
    <w:autoRedefine/>
    <w:rsid w:val="00BE393B"/>
    <w:pPr>
      <w:ind w:left="0" w:right="0" w:firstLine="0"/>
      <w:jc w:val="left"/>
    </w:pPr>
    <w:rPr>
      <w:b/>
      <w:bCs/>
    </w:rPr>
  </w:style>
  <w:style w:type="paragraph" w:styleId="Adreszwrotnynakopercie">
    <w:name w:val="envelope return"/>
    <w:basedOn w:val="Normalny"/>
    <w:rsid w:val="00BE393B"/>
    <w:pPr>
      <w:ind w:left="0" w:right="0"/>
    </w:pPr>
    <w:rPr>
      <w:szCs w:val="20"/>
    </w:rPr>
  </w:style>
  <w:style w:type="paragraph" w:styleId="Indeks1">
    <w:name w:val="index 1"/>
    <w:basedOn w:val="Normalny"/>
    <w:next w:val="Normalny"/>
    <w:autoRedefine/>
    <w:semiHidden/>
    <w:rsid w:val="00BE393B"/>
    <w:pPr>
      <w:ind w:left="240" w:right="0" w:hanging="240"/>
    </w:pPr>
    <w:rPr>
      <w:rFonts w:ascii="Times New Roman" w:hAnsi="Times New Roman"/>
      <w:sz w:val="24"/>
    </w:rPr>
  </w:style>
  <w:style w:type="paragraph" w:styleId="Indeks2">
    <w:name w:val="index 2"/>
    <w:basedOn w:val="Normalny"/>
    <w:next w:val="Normalny"/>
    <w:autoRedefine/>
    <w:semiHidden/>
    <w:rsid w:val="00BE393B"/>
    <w:pPr>
      <w:ind w:left="480" w:right="0" w:hanging="240"/>
    </w:pPr>
    <w:rPr>
      <w:rFonts w:ascii="Times New Roman" w:hAnsi="Times New Roman"/>
      <w:sz w:val="24"/>
    </w:rPr>
  </w:style>
  <w:style w:type="paragraph" w:styleId="Indeks3">
    <w:name w:val="index 3"/>
    <w:basedOn w:val="Normalny"/>
    <w:next w:val="Normalny"/>
    <w:autoRedefine/>
    <w:semiHidden/>
    <w:rsid w:val="00BE393B"/>
    <w:pPr>
      <w:ind w:left="720" w:right="0" w:hanging="240"/>
    </w:pPr>
    <w:rPr>
      <w:rFonts w:ascii="Times New Roman" w:hAnsi="Times New Roman"/>
      <w:sz w:val="24"/>
    </w:rPr>
  </w:style>
  <w:style w:type="paragraph" w:styleId="Indeks4">
    <w:name w:val="index 4"/>
    <w:basedOn w:val="Normalny"/>
    <w:next w:val="Normalny"/>
    <w:autoRedefine/>
    <w:semiHidden/>
    <w:rsid w:val="00BE393B"/>
    <w:pPr>
      <w:ind w:left="960" w:right="0" w:hanging="240"/>
    </w:pPr>
    <w:rPr>
      <w:rFonts w:ascii="Times New Roman" w:hAnsi="Times New Roman"/>
      <w:sz w:val="24"/>
    </w:rPr>
  </w:style>
  <w:style w:type="paragraph" w:styleId="Indeks5">
    <w:name w:val="index 5"/>
    <w:basedOn w:val="Normalny"/>
    <w:next w:val="Normalny"/>
    <w:autoRedefine/>
    <w:semiHidden/>
    <w:rsid w:val="00BE393B"/>
    <w:pPr>
      <w:ind w:left="1200" w:right="0" w:hanging="240"/>
    </w:pPr>
    <w:rPr>
      <w:rFonts w:ascii="Times New Roman" w:hAnsi="Times New Roman"/>
      <w:sz w:val="24"/>
    </w:rPr>
  </w:style>
  <w:style w:type="paragraph" w:styleId="Indeks6">
    <w:name w:val="index 6"/>
    <w:basedOn w:val="Normalny"/>
    <w:next w:val="Normalny"/>
    <w:autoRedefine/>
    <w:semiHidden/>
    <w:rsid w:val="00BE393B"/>
    <w:pPr>
      <w:ind w:left="1440" w:right="0" w:hanging="240"/>
    </w:pPr>
    <w:rPr>
      <w:rFonts w:ascii="Times New Roman" w:hAnsi="Times New Roman"/>
      <w:sz w:val="24"/>
    </w:rPr>
  </w:style>
  <w:style w:type="paragraph" w:styleId="Indeks7">
    <w:name w:val="index 7"/>
    <w:basedOn w:val="Normalny"/>
    <w:next w:val="Normalny"/>
    <w:autoRedefine/>
    <w:semiHidden/>
    <w:rsid w:val="00BE393B"/>
    <w:pPr>
      <w:ind w:left="1680" w:right="0" w:hanging="240"/>
    </w:pPr>
    <w:rPr>
      <w:rFonts w:ascii="Times New Roman" w:hAnsi="Times New Roman"/>
      <w:sz w:val="24"/>
    </w:rPr>
  </w:style>
  <w:style w:type="paragraph" w:styleId="Indeks8">
    <w:name w:val="index 8"/>
    <w:basedOn w:val="Normalny"/>
    <w:next w:val="Normalny"/>
    <w:autoRedefine/>
    <w:semiHidden/>
    <w:rsid w:val="00BE393B"/>
    <w:pPr>
      <w:ind w:left="1920" w:right="0" w:hanging="240"/>
    </w:pPr>
    <w:rPr>
      <w:rFonts w:ascii="Times New Roman" w:hAnsi="Times New Roman"/>
      <w:sz w:val="24"/>
    </w:rPr>
  </w:style>
  <w:style w:type="paragraph" w:styleId="Indeks9">
    <w:name w:val="index 9"/>
    <w:basedOn w:val="Normalny"/>
    <w:next w:val="Normalny"/>
    <w:autoRedefine/>
    <w:semiHidden/>
    <w:rsid w:val="00BE393B"/>
    <w:pPr>
      <w:ind w:left="2160" w:right="0" w:hanging="240"/>
    </w:pPr>
    <w:rPr>
      <w:rFonts w:ascii="Times New Roman" w:hAnsi="Times New Roman"/>
      <w:sz w:val="24"/>
    </w:rPr>
  </w:style>
  <w:style w:type="paragraph" w:styleId="Legenda">
    <w:name w:val="caption"/>
    <w:basedOn w:val="Normalny"/>
    <w:next w:val="Normalny"/>
    <w:rsid w:val="00BE393B"/>
    <w:pPr>
      <w:spacing w:before="120" w:after="120"/>
      <w:ind w:left="0" w:right="0"/>
    </w:pPr>
    <w:rPr>
      <w:rFonts w:ascii="Times New Roman" w:hAnsi="Times New Roman"/>
      <w:b/>
      <w:bCs/>
      <w:szCs w:val="20"/>
    </w:rPr>
  </w:style>
  <w:style w:type="paragraph" w:styleId="Lista">
    <w:name w:val="List"/>
    <w:basedOn w:val="Normalny"/>
    <w:rsid w:val="00BE393B"/>
    <w:pPr>
      <w:ind w:left="283" w:right="0" w:hanging="283"/>
    </w:pPr>
    <w:rPr>
      <w:rFonts w:ascii="Times New Roman" w:hAnsi="Times New Roman"/>
      <w:sz w:val="24"/>
    </w:rPr>
  </w:style>
  <w:style w:type="paragraph" w:styleId="Lista-kontynuacja4">
    <w:name w:val="List Continue 4"/>
    <w:basedOn w:val="Normalny"/>
    <w:rsid w:val="00BE393B"/>
    <w:pPr>
      <w:spacing w:after="120"/>
      <w:ind w:left="1132" w:right="0"/>
    </w:pPr>
    <w:rPr>
      <w:rFonts w:ascii="Times New Roman" w:hAnsi="Times New Roman"/>
      <w:sz w:val="24"/>
    </w:rPr>
  </w:style>
  <w:style w:type="paragraph" w:styleId="Lista-kontynuacja5">
    <w:name w:val="List Continue 5"/>
    <w:basedOn w:val="Normalny"/>
    <w:rsid w:val="00BE393B"/>
    <w:pPr>
      <w:spacing w:after="120"/>
      <w:ind w:left="1415" w:right="0"/>
    </w:pPr>
    <w:rPr>
      <w:rFonts w:ascii="Times New Roman" w:hAnsi="Times New Roman"/>
      <w:sz w:val="24"/>
    </w:rPr>
  </w:style>
  <w:style w:type="paragraph" w:styleId="Lista2">
    <w:name w:val="List 2"/>
    <w:basedOn w:val="Normalny"/>
    <w:rsid w:val="00BE393B"/>
    <w:pPr>
      <w:ind w:left="566" w:right="0" w:hanging="283"/>
    </w:pPr>
    <w:rPr>
      <w:rFonts w:ascii="Times New Roman" w:hAnsi="Times New Roman"/>
      <w:sz w:val="24"/>
    </w:rPr>
  </w:style>
  <w:style w:type="paragraph" w:styleId="Lista3">
    <w:name w:val="List 3"/>
    <w:basedOn w:val="Normalny"/>
    <w:rsid w:val="00BE393B"/>
    <w:pPr>
      <w:ind w:left="849" w:right="0" w:hanging="283"/>
    </w:pPr>
    <w:rPr>
      <w:rFonts w:ascii="Times New Roman" w:hAnsi="Times New Roman"/>
      <w:sz w:val="24"/>
    </w:rPr>
  </w:style>
  <w:style w:type="paragraph" w:styleId="Lista4">
    <w:name w:val="List 4"/>
    <w:basedOn w:val="Normalny"/>
    <w:rsid w:val="00BE393B"/>
    <w:pPr>
      <w:ind w:left="1132" w:right="0" w:hanging="283"/>
    </w:pPr>
    <w:rPr>
      <w:rFonts w:ascii="Times New Roman" w:hAnsi="Times New Roman"/>
      <w:sz w:val="24"/>
    </w:rPr>
  </w:style>
  <w:style w:type="paragraph" w:styleId="Lista5">
    <w:name w:val="List 5"/>
    <w:basedOn w:val="Normalny"/>
    <w:rsid w:val="00BE393B"/>
    <w:pPr>
      <w:ind w:left="1415" w:right="0" w:hanging="283"/>
    </w:pPr>
    <w:rPr>
      <w:rFonts w:ascii="Times New Roman" w:hAnsi="Times New Roman"/>
      <w:sz w:val="24"/>
    </w:rPr>
  </w:style>
  <w:style w:type="paragraph" w:styleId="Listanumerowana">
    <w:name w:val="List Number"/>
    <w:basedOn w:val="Normalny"/>
    <w:rsid w:val="00BE393B"/>
    <w:pPr>
      <w:numPr>
        <w:numId w:val="9"/>
      </w:numPr>
      <w:ind w:right="0"/>
    </w:pPr>
    <w:rPr>
      <w:rFonts w:ascii="Times New Roman" w:hAnsi="Times New Roman"/>
      <w:sz w:val="24"/>
    </w:rPr>
  </w:style>
  <w:style w:type="paragraph" w:styleId="Listanumerowana2">
    <w:name w:val="List Number 2"/>
    <w:basedOn w:val="Normalny"/>
    <w:rsid w:val="00BE393B"/>
    <w:pPr>
      <w:numPr>
        <w:numId w:val="10"/>
      </w:numPr>
      <w:ind w:right="0"/>
    </w:pPr>
    <w:rPr>
      <w:rFonts w:ascii="Times New Roman" w:hAnsi="Times New Roman"/>
      <w:sz w:val="24"/>
    </w:rPr>
  </w:style>
  <w:style w:type="paragraph" w:styleId="Listanumerowana3">
    <w:name w:val="List Number 3"/>
    <w:basedOn w:val="Normalny"/>
    <w:rsid w:val="00BE393B"/>
    <w:pPr>
      <w:numPr>
        <w:numId w:val="11"/>
      </w:numPr>
      <w:ind w:right="0"/>
    </w:pPr>
    <w:rPr>
      <w:rFonts w:ascii="Times New Roman" w:hAnsi="Times New Roman"/>
      <w:sz w:val="24"/>
    </w:rPr>
  </w:style>
  <w:style w:type="paragraph" w:styleId="Listanumerowana4">
    <w:name w:val="List Number 4"/>
    <w:basedOn w:val="Normalny"/>
    <w:rsid w:val="00BE393B"/>
    <w:pPr>
      <w:numPr>
        <w:numId w:val="12"/>
      </w:numPr>
      <w:ind w:right="0"/>
    </w:pPr>
    <w:rPr>
      <w:rFonts w:ascii="Times New Roman" w:hAnsi="Times New Roman"/>
      <w:sz w:val="24"/>
    </w:rPr>
  </w:style>
  <w:style w:type="paragraph" w:styleId="Listanumerowana5">
    <w:name w:val="List Number 5"/>
    <w:basedOn w:val="Normalny"/>
    <w:rsid w:val="00BE393B"/>
    <w:pPr>
      <w:numPr>
        <w:numId w:val="13"/>
      </w:numPr>
      <w:ind w:right="0"/>
    </w:pPr>
    <w:rPr>
      <w:rFonts w:ascii="Times New Roman" w:hAnsi="Times New Roman"/>
      <w:sz w:val="24"/>
    </w:rPr>
  </w:style>
  <w:style w:type="paragraph" w:styleId="Nagwekindeksu">
    <w:name w:val="index heading"/>
    <w:basedOn w:val="Normalny"/>
    <w:next w:val="Indeks1"/>
    <w:semiHidden/>
    <w:rsid w:val="00BE393B"/>
    <w:pPr>
      <w:ind w:left="0" w:right="0"/>
    </w:pPr>
    <w:rPr>
      <w:b/>
      <w:bCs/>
      <w:sz w:val="24"/>
    </w:rPr>
  </w:style>
  <w:style w:type="paragraph" w:styleId="Nagweknotatki">
    <w:name w:val="Note Heading"/>
    <w:basedOn w:val="Normalny"/>
    <w:next w:val="Normalny"/>
    <w:rsid w:val="00BE393B"/>
    <w:pPr>
      <w:ind w:left="0" w:right="0"/>
    </w:pPr>
    <w:rPr>
      <w:rFonts w:ascii="Times New Roman" w:hAnsi="Times New Roman"/>
      <w:sz w:val="24"/>
    </w:rPr>
  </w:style>
  <w:style w:type="paragraph" w:styleId="Nagwekwiadomoci">
    <w:name w:val="Message Header"/>
    <w:basedOn w:val="Normalny"/>
    <w:rsid w:val="00BE393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right="0" w:hanging="1134"/>
    </w:pPr>
    <w:rPr>
      <w:sz w:val="24"/>
    </w:rPr>
  </w:style>
  <w:style w:type="paragraph" w:styleId="Nagwekwykazurde">
    <w:name w:val="toa heading"/>
    <w:basedOn w:val="Normalny"/>
    <w:next w:val="Normalny"/>
    <w:semiHidden/>
    <w:rsid w:val="00BE393B"/>
    <w:pPr>
      <w:spacing w:before="120"/>
      <w:ind w:left="0" w:right="0"/>
    </w:pPr>
    <w:rPr>
      <w:b/>
      <w:bCs/>
      <w:sz w:val="24"/>
    </w:rPr>
  </w:style>
  <w:style w:type="paragraph" w:styleId="NormalnyWeb">
    <w:name w:val="Normal (Web)"/>
    <w:basedOn w:val="Normalny"/>
    <w:rsid w:val="00BE393B"/>
    <w:pPr>
      <w:ind w:left="0" w:right="0"/>
    </w:pPr>
    <w:rPr>
      <w:rFonts w:ascii="Times New Roman" w:hAnsi="Times New Roman"/>
      <w:sz w:val="24"/>
    </w:rPr>
  </w:style>
  <w:style w:type="paragraph" w:styleId="Mapadokumentu">
    <w:name w:val="Document Map"/>
    <w:aliases w:val="Plan dokumentu"/>
    <w:basedOn w:val="Normalny"/>
    <w:semiHidden/>
    <w:rsid w:val="00BE393B"/>
    <w:pPr>
      <w:shd w:val="clear" w:color="auto" w:fill="000080"/>
      <w:ind w:left="0" w:right="0"/>
    </w:pPr>
    <w:rPr>
      <w:rFonts w:ascii="Tahoma" w:hAnsi="Tahoma" w:cs="Tahoma"/>
      <w:sz w:val="24"/>
    </w:rPr>
  </w:style>
  <w:style w:type="paragraph" w:styleId="Podpis">
    <w:name w:val="Signature"/>
    <w:basedOn w:val="Normalny"/>
    <w:rsid w:val="00BE393B"/>
    <w:pPr>
      <w:ind w:left="4252" w:right="0"/>
    </w:pPr>
    <w:rPr>
      <w:rFonts w:ascii="Times New Roman" w:hAnsi="Times New Roman"/>
      <w:sz w:val="24"/>
    </w:rPr>
  </w:style>
  <w:style w:type="paragraph" w:styleId="Podpise-mail">
    <w:name w:val="E-mail Signature"/>
    <w:basedOn w:val="Normalny"/>
    <w:rsid w:val="00BE393B"/>
    <w:pPr>
      <w:ind w:left="0" w:right="0"/>
    </w:pPr>
    <w:rPr>
      <w:rFonts w:ascii="Times New Roman" w:hAnsi="Times New Roman"/>
      <w:sz w:val="24"/>
    </w:rPr>
  </w:style>
  <w:style w:type="paragraph" w:styleId="Podtytu">
    <w:name w:val="Subtitle"/>
    <w:basedOn w:val="Normalny"/>
    <w:rsid w:val="00BE393B"/>
    <w:pPr>
      <w:spacing w:after="60"/>
      <w:ind w:left="0" w:right="0"/>
      <w:jc w:val="center"/>
      <w:outlineLvl w:val="1"/>
    </w:pPr>
    <w:rPr>
      <w:sz w:val="24"/>
    </w:rPr>
  </w:style>
  <w:style w:type="paragraph" w:styleId="Spisilustracji">
    <w:name w:val="table of figures"/>
    <w:basedOn w:val="Normalny"/>
    <w:next w:val="Normalny"/>
    <w:semiHidden/>
    <w:rsid w:val="00BE393B"/>
    <w:pPr>
      <w:ind w:left="480" w:right="0" w:hanging="480"/>
    </w:pPr>
    <w:rPr>
      <w:rFonts w:ascii="Times New Roman" w:hAnsi="Times New Roman"/>
      <w:sz w:val="24"/>
    </w:rPr>
  </w:style>
  <w:style w:type="paragraph" w:styleId="Tekstblokowy">
    <w:name w:val="Block Text"/>
    <w:basedOn w:val="Normalny"/>
    <w:rsid w:val="00BE393B"/>
    <w:pPr>
      <w:spacing w:after="120"/>
      <w:ind w:left="1440" w:right="1440"/>
    </w:pPr>
    <w:rPr>
      <w:rFonts w:ascii="Times New Roman" w:hAnsi="Times New Roman"/>
      <w:sz w:val="24"/>
    </w:rPr>
  </w:style>
  <w:style w:type="paragraph" w:styleId="Tekstkomentarza">
    <w:name w:val="annotation text"/>
    <w:basedOn w:val="Normalny"/>
    <w:link w:val="TekstkomentarzaZnak"/>
    <w:semiHidden/>
    <w:rsid w:val="00BE393B"/>
    <w:pPr>
      <w:ind w:left="0" w:right="0"/>
    </w:pPr>
    <w:rPr>
      <w:rFonts w:ascii="Times New Roman" w:hAnsi="Times New Roman"/>
      <w:szCs w:val="20"/>
    </w:rPr>
  </w:style>
  <w:style w:type="paragraph" w:styleId="Tekstmakra">
    <w:name w:val="macro"/>
    <w:semiHidden/>
    <w:rsid w:val="00BE393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paragraph" w:styleId="Tekstpodstawowyzwciciem">
    <w:name w:val="Body Text First Indent"/>
    <w:basedOn w:val="Tekstpodstawowy"/>
    <w:rsid w:val="00BE393B"/>
    <w:pPr>
      <w:spacing w:after="120" w:line="240" w:lineRule="auto"/>
      <w:ind w:left="0" w:right="0" w:firstLine="210"/>
    </w:pPr>
    <w:rPr>
      <w:rFonts w:ascii="Times New Roman" w:hAnsi="Times New Roman"/>
      <w:sz w:val="24"/>
      <w:szCs w:val="24"/>
    </w:rPr>
  </w:style>
  <w:style w:type="paragraph" w:styleId="Tekstpodstawowyzwciciem2">
    <w:name w:val="Body Text First Indent 2"/>
    <w:basedOn w:val="Tekstpodstawowywcity"/>
    <w:rsid w:val="00BE393B"/>
    <w:pPr>
      <w:spacing w:after="120" w:line="240" w:lineRule="auto"/>
      <w:ind w:left="283" w:right="0" w:firstLine="210"/>
      <w:jc w:val="left"/>
    </w:pPr>
    <w:rPr>
      <w:rFonts w:ascii="Times New Roman" w:hAnsi="Times New Roman"/>
      <w:sz w:val="24"/>
      <w:szCs w:val="24"/>
    </w:rPr>
  </w:style>
  <w:style w:type="paragraph" w:styleId="Tekstprzypisukocowego">
    <w:name w:val="endnote text"/>
    <w:basedOn w:val="Normalny"/>
    <w:semiHidden/>
    <w:rsid w:val="00BE393B"/>
    <w:pPr>
      <w:ind w:left="0" w:right="0"/>
    </w:pPr>
    <w:rPr>
      <w:rFonts w:ascii="Times New Roman" w:hAnsi="Times New Roman"/>
      <w:szCs w:val="20"/>
    </w:rPr>
  </w:style>
  <w:style w:type="paragraph" w:styleId="Wykazrde">
    <w:name w:val="table of authorities"/>
    <w:basedOn w:val="Normalny"/>
    <w:next w:val="Normalny"/>
    <w:semiHidden/>
    <w:rsid w:val="00BE393B"/>
    <w:pPr>
      <w:ind w:left="240" w:right="0" w:hanging="240"/>
    </w:pPr>
    <w:rPr>
      <w:rFonts w:ascii="Times New Roman" w:hAnsi="Times New Roman"/>
      <w:sz w:val="24"/>
    </w:rPr>
  </w:style>
  <w:style w:type="paragraph" w:styleId="Zwrotgrzecznociowy">
    <w:name w:val="Salutation"/>
    <w:basedOn w:val="Normalny"/>
    <w:next w:val="Normalny"/>
    <w:rsid w:val="00BE393B"/>
    <w:pPr>
      <w:ind w:left="0" w:right="0"/>
    </w:pPr>
    <w:rPr>
      <w:rFonts w:ascii="Times New Roman" w:hAnsi="Times New Roman"/>
      <w:sz w:val="24"/>
    </w:rPr>
  </w:style>
  <w:style w:type="paragraph" w:styleId="Zwykytekst">
    <w:name w:val="Plain Text"/>
    <w:basedOn w:val="Normalny"/>
    <w:rsid w:val="00BE393B"/>
    <w:pPr>
      <w:ind w:left="0" w:right="0"/>
    </w:pPr>
    <w:rPr>
      <w:rFonts w:ascii="Courier New" w:hAnsi="Courier New"/>
      <w:szCs w:val="20"/>
    </w:rPr>
  </w:style>
  <w:style w:type="paragraph" w:customStyle="1" w:styleId="xl41">
    <w:name w:val="xl41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right="0"/>
    </w:pPr>
    <w:rPr>
      <w:rFonts w:ascii="Arial Unicode MS" w:eastAsia="Arial Unicode MS" w:hAnsi="Arial Unicode MS" w:cs="Arial Unicode MS"/>
      <w:sz w:val="24"/>
    </w:rPr>
  </w:style>
  <w:style w:type="paragraph" w:customStyle="1" w:styleId="xl69">
    <w:name w:val="xl69"/>
    <w:basedOn w:val="Normalny"/>
    <w:rsid w:val="00BE3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</w:pPr>
    <w:rPr>
      <w:rFonts w:eastAsia="Arial Unicode MS" w:cs="Arial Unicode MS"/>
      <w:sz w:val="18"/>
      <w:szCs w:val="18"/>
    </w:rPr>
  </w:style>
  <w:style w:type="paragraph" w:customStyle="1" w:styleId="xl70">
    <w:name w:val="xl70"/>
    <w:basedOn w:val="Normalny"/>
    <w:rsid w:val="00BE3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eastAsia="Arial Unicode MS" w:cs="Arial Unicode MS"/>
      <w:sz w:val="18"/>
      <w:szCs w:val="18"/>
    </w:rPr>
  </w:style>
  <w:style w:type="paragraph" w:customStyle="1" w:styleId="xl71">
    <w:name w:val="xl71"/>
    <w:basedOn w:val="Normalny"/>
    <w:rsid w:val="00BE393B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eastAsia="Arial Unicode MS" w:cs="Arial Unicode MS"/>
      <w:sz w:val="18"/>
      <w:szCs w:val="18"/>
    </w:rPr>
  </w:style>
  <w:style w:type="paragraph" w:customStyle="1" w:styleId="xl72">
    <w:name w:val="xl72"/>
    <w:basedOn w:val="Normalny"/>
    <w:rsid w:val="00BE393B"/>
    <w:pPr>
      <w:pBdr>
        <w:left w:val="single" w:sz="8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73">
    <w:name w:val="xl73"/>
    <w:basedOn w:val="Normalny"/>
    <w:rsid w:val="00BE393B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ind w:left="0" w:right="0"/>
      <w:jc w:val="center"/>
      <w:textAlignment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74">
    <w:name w:val="xl74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  <w:textAlignment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75">
    <w:name w:val="xl75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  <w:textAlignment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76">
    <w:name w:val="xl76"/>
    <w:basedOn w:val="Normalny"/>
    <w:rsid w:val="00BE393B"/>
    <w:pPr>
      <w:pBdr>
        <w:top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ind w:left="0" w:right="0"/>
      <w:jc w:val="center"/>
      <w:textAlignment w:val="center"/>
    </w:pPr>
    <w:rPr>
      <w:rFonts w:ascii="Arial Unicode MS" w:eastAsia="Arial Unicode MS" w:hAnsi="Arial Unicode MS" w:cs="Arial Unicode MS"/>
      <w:sz w:val="24"/>
    </w:rPr>
  </w:style>
  <w:style w:type="paragraph" w:customStyle="1" w:styleId="xl77">
    <w:name w:val="xl77"/>
    <w:basedOn w:val="Normalny"/>
    <w:rsid w:val="00BE393B"/>
    <w:pPr>
      <w:pBdr>
        <w:top w:val="single" w:sz="8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left="0" w:right="0"/>
      <w:jc w:val="center"/>
      <w:textAlignment w:val="center"/>
    </w:pPr>
    <w:rPr>
      <w:rFonts w:ascii="Arial Unicode MS" w:eastAsia="Arial Unicode MS" w:hAnsi="Arial Unicode MS" w:cs="Arial Unicode MS"/>
      <w:sz w:val="24"/>
    </w:rPr>
  </w:style>
  <w:style w:type="character" w:customStyle="1" w:styleId="TekstpodstawowywcityZnakZnak">
    <w:name w:val="Tekst podstawowy wcięty Znak Znak"/>
    <w:rsid w:val="00BE393B"/>
    <w:rPr>
      <w:rFonts w:ascii="Arial" w:hAnsi="Arial"/>
      <w:sz w:val="22"/>
      <w:lang w:val="pl-PL" w:eastAsia="pl-PL" w:bidi="ar-SA"/>
    </w:rPr>
  </w:style>
  <w:style w:type="paragraph" w:customStyle="1" w:styleId="Punkt">
    <w:name w:val="Punkt"/>
    <w:basedOn w:val="Normalny"/>
    <w:rsid w:val="00BE393B"/>
    <w:pPr>
      <w:spacing w:before="60"/>
      <w:ind w:left="567" w:right="0" w:hanging="227"/>
      <w:jc w:val="both"/>
    </w:pPr>
    <w:rPr>
      <w:rFonts w:ascii="Times New Roman" w:hAnsi="Times New Roman"/>
      <w:szCs w:val="20"/>
    </w:rPr>
  </w:style>
  <w:style w:type="paragraph" w:customStyle="1" w:styleId="Bezakapitu">
    <w:name w:val="Bez akapitu"/>
    <w:basedOn w:val="Normalny"/>
    <w:rsid w:val="00BE393B"/>
    <w:pPr>
      <w:spacing w:before="60"/>
      <w:ind w:left="0" w:right="0"/>
      <w:jc w:val="both"/>
    </w:pPr>
    <w:rPr>
      <w:rFonts w:ascii="Times New Roman" w:hAnsi="Times New Roman"/>
      <w:szCs w:val="20"/>
    </w:rPr>
  </w:style>
  <w:style w:type="table" w:styleId="Tabela-Siatka5">
    <w:name w:val="Table Grid 5"/>
    <w:basedOn w:val="Standardowy"/>
    <w:rsid w:val="00BE393B"/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paragraph" w:customStyle="1" w:styleId="StylWyjustowanyPierwszywiersz125cmInterlinia15wier">
    <w:name w:val="Styl Wyjustowany Pierwszy wiersz:  125 cm Interlinia:  15 wier..."/>
    <w:basedOn w:val="Normalny"/>
    <w:rsid w:val="00BE393B"/>
    <w:pPr>
      <w:ind w:left="0" w:right="0" w:firstLine="709"/>
      <w:jc w:val="both"/>
    </w:pPr>
    <w:rPr>
      <w:sz w:val="22"/>
      <w:szCs w:val="22"/>
    </w:rPr>
  </w:style>
  <w:style w:type="paragraph" w:customStyle="1" w:styleId="StylWyjustowanyInterlinia15wiersza">
    <w:name w:val="Styl Wyjustowany Interlinia:  15 wiersza"/>
    <w:basedOn w:val="Normalny"/>
    <w:rsid w:val="00BE393B"/>
    <w:pPr>
      <w:ind w:left="0" w:right="0" w:firstLine="709"/>
      <w:jc w:val="both"/>
    </w:pPr>
    <w:rPr>
      <w:sz w:val="22"/>
      <w:szCs w:val="22"/>
    </w:rPr>
  </w:style>
  <w:style w:type="paragraph" w:customStyle="1" w:styleId="StylNagwek2">
    <w:name w:val="Styl Nagłówek 2"/>
    <w:basedOn w:val="Nagwek2"/>
    <w:rsid w:val="00BE393B"/>
    <w:pPr>
      <w:numPr>
        <w:ilvl w:val="0"/>
        <w:numId w:val="0"/>
      </w:numPr>
      <w:tabs>
        <w:tab w:val="num" w:pos="1531"/>
        <w:tab w:val="left" w:pos="1701"/>
      </w:tabs>
      <w:spacing w:before="720"/>
      <w:ind w:left="1296" w:right="0" w:hanging="576"/>
    </w:pPr>
    <w:rPr>
      <w:rFonts w:cs="Arial"/>
      <w:bCs/>
      <w:szCs w:val="28"/>
    </w:rPr>
  </w:style>
  <w:style w:type="paragraph" w:customStyle="1" w:styleId="StylNagwek3">
    <w:name w:val="Styl Nagłówek 3"/>
    <w:basedOn w:val="Nagwek3"/>
    <w:rsid w:val="00BE393B"/>
    <w:pPr>
      <w:numPr>
        <w:numId w:val="6"/>
      </w:numPr>
      <w:spacing w:before="120" w:after="120" w:line="360" w:lineRule="auto"/>
    </w:pPr>
    <w:rPr>
      <w:bCs/>
    </w:rPr>
  </w:style>
  <w:style w:type="paragraph" w:customStyle="1" w:styleId="StylArialWyjustowanyWcity">
    <w:name w:val="Styl Arial Wyjustowany Wcięty"/>
    <w:basedOn w:val="Normalny"/>
    <w:rsid w:val="00BE393B"/>
    <w:pPr>
      <w:ind w:left="0" w:right="0" w:firstLine="709"/>
      <w:jc w:val="both"/>
    </w:pPr>
    <w:rPr>
      <w:sz w:val="22"/>
      <w:szCs w:val="22"/>
    </w:rPr>
  </w:style>
  <w:style w:type="paragraph" w:customStyle="1" w:styleId="StylArialWyjustowanyInterlinia15wiersza">
    <w:name w:val="Styl Arial Wyjustowany Interlinia:  15 wiersza"/>
    <w:basedOn w:val="Normalny"/>
    <w:rsid w:val="00BE393B"/>
    <w:pPr>
      <w:ind w:left="0" w:right="0"/>
      <w:jc w:val="both"/>
    </w:pPr>
    <w:rPr>
      <w:sz w:val="22"/>
      <w:szCs w:val="22"/>
    </w:rPr>
  </w:style>
  <w:style w:type="character" w:customStyle="1" w:styleId="WcicienormalneZnak">
    <w:name w:val="Wcięcie normalne Znak"/>
    <w:link w:val="Wcicienormalne"/>
    <w:rsid w:val="00BE393B"/>
    <w:rPr>
      <w:rFonts w:ascii="Arial" w:hAnsi="Arial"/>
      <w:szCs w:val="24"/>
      <w:lang w:val="pl-PL" w:eastAsia="pl-PL" w:bidi="ar-SA"/>
    </w:rPr>
  </w:style>
  <w:style w:type="paragraph" w:styleId="Wcicienormalne">
    <w:name w:val="Normal Indent"/>
    <w:basedOn w:val="Normalny"/>
    <w:link w:val="WcicienormalneZnak"/>
    <w:rsid w:val="00BE393B"/>
    <w:pPr>
      <w:ind w:left="708"/>
    </w:pPr>
  </w:style>
  <w:style w:type="paragraph" w:customStyle="1" w:styleId="ARIAL111">
    <w:name w:val="ARIAL 11 1"/>
    <w:aliases w:val="25 wiersza"/>
    <w:basedOn w:val="Normalny"/>
    <w:autoRedefine/>
    <w:rsid w:val="00BE393B"/>
    <w:pPr>
      <w:spacing w:line="300" w:lineRule="auto"/>
      <w:ind w:left="0" w:right="0"/>
      <w:jc w:val="both"/>
    </w:pPr>
    <w:rPr>
      <w:sz w:val="22"/>
      <w:u w:val="single"/>
    </w:rPr>
  </w:style>
  <w:style w:type="paragraph" w:customStyle="1" w:styleId="INVtekst11">
    <w:name w:val="INV_tekst_11"/>
    <w:basedOn w:val="Normalny"/>
    <w:rsid w:val="00BE393B"/>
    <w:pPr>
      <w:autoSpaceDE w:val="0"/>
      <w:autoSpaceDN w:val="0"/>
      <w:spacing w:line="288" w:lineRule="auto"/>
      <w:ind w:left="0" w:right="0"/>
      <w:jc w:val="both"/>
    </w:pPr>
    <w:rPr>
      <w:rFonts w:cs="Arial"/>
      <w:sz w:val="22"/>
      <w:szCs w:val="20"/>
      <w:lang w:val="en-GB" w:eastAsia="en-US"/>
    </w:rPr>
  </w:style>
  <w:style w:type="paragraph" w:customStyle="1" w:styleId="StylNagwek2Interliniapojedyncze">
    <w:name w:val="Styl Nagłówek 2 + Interlinia:  pojedyncze"/>
    <w:basedOn w:val="Nagwek2"/>
    <w:autoRedefine/>
    <w:rsid w:val="00BE393B"/>
    <w:pPr>
      <w:numPr>
        <w:numId w:val="6"/>
      </w:numPr>
      <w:tabs>
        <w:tab w:val="num" w:pos="936"/>
        <w:tab w:val="left" w:pos="1701"/>
      </w:tabs>
      <w:spacing w:before="240"/>
      <w:ind w:left="936" w:right="0" w:hanging="992"/>
    </w:pPr>
    <w:rPr>
      <w:rFonts w:ascii="Times New Roman" w:hAnsi="Times New Roman"/>
      <w:bCs/>
      <w:smallCaps/>
    </w:rPr>
  </w:style>
  <w:style w:type="paragraph" w:customStyle="1" w:styleId="Nagwekbazowy">
    <w:name w:val="Nagłówek bazowy"/>
    <w:basedOn w:val="Tekstpodstawowy"/>
    <w:next w:val="Tekstpodstawowy"/>
    <w:rsid w:val="00BE393B"/>
    <w:pPr>
      <w:keepNext/>
      <w:keepLines/>
      <w:spacing w:line="180" w:lineRule="atLeast"/>
      <w:ind w:left="0" w:right="0"/>
    </w:pPr>
    <w:rPr>
      <w:b/>
      <w:spacing w:val="-10"/>
      <w:kern w:val="28"/>
    </w:rPr>
  </w:style>
  <w:style w:type="paragraph" w:customStyle="1" w:styleId="Rysunek">
    <w:name w:val="Rysunek"/>
    <w:basedOn w:val="Normalny"/>
    <w:next w:val="Legenda"/>
    <w:rsid w:val="00BE393B"/>
    <w:pPr>
      <w:keepNext/>
      <w:ind w:left="0" w:right="0"/>
    </w:pPr>
    <w:rPr>
      <w:spacing w:val="-5"/>
      <w:szCs w:val="20"/>
    </w:rPr>
  </w:style>
  <w:style w:type="paragraph" w:styleId="Listapunktowana3">
    <w:name w:val="List Bullet 3"/>
    <w:basedOn w:val="Normalny"/>
    <w:autoRedefine/>
    <w:rsid w:val="00BE393B"/>
    <w:pPr>
      <w:tabs>
        <w:tab w:val="num" w:pos="926"/>
      </w:tabs>
      <w:ind w:left="926" w:hanging="360"/>
    </w:pPr>
  </w:style>
  <w:style w:type="paragraph" w:styleId="Listapunktowana4">
    <w:name w:val="List Bullet 4"/>
    <w:basedOn w:val="Normalny"/>
    <w:autoRedefine/>
    <w:rsid w:val="00BE393B"/>
    <w:pPr>
      <w:tabs>
        <w:tab w:val="num" w:pos="1209"/>
      </w:tabs>
      <w:ind w:left="1209" w:hanging="360"/>
    </w:pPr>
  </w:style>
  <w:style w:type="paragraph" w:styleId="Listapunktowana5">
    <w:name w:val="List Bullet 5"/>
    <w:basedOn w:val="Normalny"/>
    <w:autoRedefine/>
    <w:rsid w:val="00BE393B"/>
    <w:pPr>
      <w:tabs>
        <w:tab w:val="num" w:pos="1492"/>
      </w:tabs>
      <w:ind w:left="1492" w:hanging="360"/>
    </w:pPr>
  </w:style>
  <w:style w:type="paragraph" w:styleId="Zwrotpoegnalny">
    <w:name w:val="Closing"/>
    <w:basedOn w:val="Normalny"/>
    <w:rsid w:val="00BE393B"/>
    <w:pPr>
      <w:ind w:left="4252"/>
    </w:pPr>
  </w:style>
  <w:style w:type="paragraph" w:customStyle="1" w:styleId="StylTekstpodstawowy">
    <w:name w:val="Styl Tekst podstawowy"/>
    <w:aliases w:val="Tekst podstawowy Znak + 11 pt"/>
    <w:basedOn w:val="Tekstpodstawowy"/>
    <w:link w:val="StylTekstpodstawowyZnak"/>
    <w:rsid w:val="00656940"/>
    <w:pPr>
      <w:spacing w:line="240" w:lineRule="auto"/>
      <w:ind w:left="0" w:right="0" w:firstLine="709"/>
      <w:jc w:val="both"/>
    </w:pPr>
    <w:rPr>
      <w:sz w:val="22"/>
      <w:szCs w:val="22"/>
    </w:rPr>
  </w:style>
  <w:style w:type="character" w:customStyle="1" w:styleId="StylTekstpodstawowyZnak">
    <w:name w:val="Styl Tekst podstawowy Znak"/>
    <w:aliases w:val="Tekst podstawowy Znak + 11 pt Znak"/>
    <w:link w:val="StylTekstpodstawowy"/>
    <w:rsid w:val="00656940"/>
    <w:rPr>
      <w:rFonts w:ascii="Arial" w:hAnsi="Arial"/>
      <w:sz w:val="22"/>
      <w:szCs w:val="22"/>
      <w:lang w:val="pl-PL" w:eastAsia="pl-PL" w:bidi="ar-SA"/>
    </w:rPr>
  </w:style>
  <w:style w:type="paragraph" w:customStyle="1" w:styleId="nr">
    <w:name w:val="nr"/>
    <w:basedOn w:val="Stopka"/>
    <w:rsid w:val="00DC191B"/>
    <w:rPr>
      <w:rFonts w:cs="Arial"/>
      <w:sz w:val="12"/>
      <w:szCs w:val="12"/>
    </w:rPr>
  </w:style>
  <w:style w:type="paragraph" w:customStyle="1" w:styleId="Styl2">
    <w:name w:val="Styl2"/>
    <w:basedOn w:val="Stopka"/>
    <w:rsid w:val="00DC191B"/>
    <w:rPr>
      <w:rFonts w:cs="Arial"/>
      <w:sz w:val="12"/>
      <w:szCs w:val="12"/>
    </w:rPr>
  </w:style>
  <w:style w:type="paragraph" w:customStyle="1" w:styleId="tabelka1">
    <w:name w:val="tabelka_1"/>
    <w:basedOn w:val="Stopka"/>
    <w:rsid w:val="005E5C3B"/>
    <w:rPr>
      <w:rFonts w:cs="Arial"/>
      <w:sz w:val="12"/>
      <w:szCs w:val="12"/>
    </w:rPr>
  </w:style>
  <w:style w:type="paragraph" w:customStyle="1" w:styleId="tabelka2">
    <w:name w:val="tabelka_2"/>
    <w:basedOn w:val="Stopka"/>
    <w:rsid w:val="005E5C3B"/>
    <w:pPr>
      <w:jc w:val="center"/>
    </w:pPr>
    <w:rPr>
      <w:rFonts w:cs="Arial"/>
      <w:b/>
    </w:rPr>
  </w:style>
  <w:style w:type="paragraph" w:customStyle="1" w:styleId="tabelka3">
    <w:name w:val="tabelka_3"/>
    <w:basedOn w:val="Stopka"/>
    <w:rsid w:val="005E5C3B"/>
    <w:pPr>
      <w:jc w:val="center"/>
    </w:pPr>
    <w:rPr>
      <w:rFonts w:cs="Arial"/>
      <w:b/>
    </w:rPr>
  </w:style>
  <w:style w:type="paragraph" w:customStyle="1" w:styleId="tabelka4">
    <w:name w:val="tabelka_4"/>
    <w:basedOn w:val="Stopka"/>
    <w:rsid w:val="005E5C3B"/>
    <w:pPr>
      <w:jc w:val="center"/>
    </w:pPr>
    <w:rPr>
      <w:rFonts w:cs="Arial"/>
    </w:rPr>
  </w:style>
  <w:style w:type="paragraph" w:styleId="Tekstdymka">
    <w:name w:val="Balloon Text"/>
    <w:basedOn w:val="Normalny"/>
    <w:semiHidden/>
    <w:rsid w:val="00D64ED6"/>
    <w:rPr>
      <w:rFonts w:ascii="Tahoma" w:hAnsi="Tahoma" w:cs="Tahoma"/>
      <w:sz w:val="16"/>
      <w:szCs w:val="16"/>
    </w:rPr>
  </w:style>
  <w:style w:type="paragraph" w:customStyle="1" w:styleId="StylPLAZA-tekstpodstaowyAutomatyczny">
    <w:name w:val="Styl PLAZA - tekst podstaowy + Automatyczny"/>
    <w:basedOn w:val="Normalny"/>
    <w:rsid w:val="00C070A3"/>
    <w:pPr>
      <w:spacing w:line="360" w:lineRule="auto"/>
      <w:ind w:left="0" w:firstLine="708"/>
      <w:jc w:val="both"/>
    </w:pPr>
    <w:rPr>
      <w:rFonts w:ascii="Times New Roman" w:hAnsi="Times New Roman"/>
      <w:sz w:val="24"/>
    </w:rPr>
  </w:style>
  <w:style w:type="character" w:customStyle="1" w:styleId="StopkaZnak">
    <w:name w:val="Stopka Znak"/>
    <w:aliases w:val="DCS_Stopka Znak"/>
    <w:link w:val="Stopka"/>
    <w:uiPriority w:val="99"/>
    <w:rsid w:val="00AF6F73"/>
    <w:rPr>
      <w:rFonts w:ascii="Arial" w:hAnsi="Arial"/>
    </w:rPr>
  </w:style>
  <w:style w:type="character" w:customStyle="1" w:styleId="TekstpodstawowynumerowanyZnak">
    <w:name w:val="Tekst podstawowy numerowany Znak"/>
    <w:rsid w:val="0033120D"/>
    <w:rPr>
      <w:rFonts w:ascii="Arial" w:hAnsi="Arial" w:cs="Arial"/>
      <w:sz w:val="22"/>
      <w:szCs w:val="22"/>
      <w:lang w:val="pl-PL" w:eastAsia="pl-PL" w:bidi="ar-SA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5C2E9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right="0"/>
    </w:pPr>
    <w:rPr>
      <w:rFonts w:ascii="Courier New" w:hAnsi="Courier New" w:cs="Courier New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semiHidden/>
    <w:rsid w:val="005C2E91"/>
    <w:rPr>
      <w:rFonts w:ascii="Courier New" w:hAnsi="Courier New" w:cs="Courier New"/>
    </w:rPr>
  </w:style>
  <w:style w:type="paragraph" w:customStyle="1" w:styleId="TWEpunktator">
    <w:name w:val="TWE_punktator"/>
    <w:basedOn w:val="Normalny"/>
    <w:rsid w:val="00F34D02"/>
    <w:pPr>
      <w:numPr>
        <w:numId w:val="19"/>
      </w:numPr>
      <w:suppressAutoHyphens/>
      <w:spacing w:line="276" w:lineRule="auto"/>
      <w:ind w:right="0"/>
      <w:jc w:val="both"/>
    </w:pPr>
    <w:rPr>
      <w:szCs w:val="20"/>
      <w:lang w:eastAsia="ar-SA"/>
    </w:rPr>
  </w:style>
  <w:style w:type="paragraph" w:styleId="Akapitzlist">
    <w:name w:val="List Paragraph"/>
    <w:basedOn w:val="Normalny"/>
    <w:uiPriority w:val="34"/>
    <w:rsid w:val="00A630F3"/>
    <w:pPr>
      <w:ind w:left="720"/>
      <w:contextualSpacing/>
    </w:pPr>
  </w:style>
  <w:style w:type="character" w:styleId="Tytuksiki">
    <w:name w:val="Book Title"/>
    <w:basedOn w:val="Domylnaczcionkaakapitu"/>
    <w:uiPriority w:val="33"/>
    <w:rsid w:val="00A630F3"/>
    <w:rPr>
      <w:b/>
      <w:bCs/>
      <w:i/>
      <w:iCs/>
      <w:spacing w:val="5"/>
    </w:rPr>
  </w:style>
  <w:style w:type="paragraph" w:customStyle="1" w:styleId="Bezwciecia">
    <w:name w:val="Bez_wciecia"/>
    <w:basedOn w:val="Normalny"/>
    <w:link w:val="BezwcieciaZnak"/>
    <w:qFormat/>
    <w:rsid w:val="00386C2D"/>
    <w:pPr>
      <w:ind w:left="227" w:right="0"/>
      <w:jc w:val="both"/>
    </w:pPr>
    <w:rPr>
      <w:rFonts w:ascii="Arial Narrow" w:eastAsiaTheme="minorHAnsi" w:hAnsi="Arial Narrow" w:cstheme="minorBidi"/>
      <w:szCs w:val="22"/>
      <w:lang w:eastAsia="en-US"/>
    </w:rPr>
  </w:style>
  <w:style w:type="character" w:customStyle="1" w:styleId="BezwcieciaZnak">
    <w:name w:val="Bez_wciecia Znak"/>
    <w:basedOn w:val="Domylnaczcionkaakapitu"/>
    <w:link w:val="Bezwciecia"/>
    <w:rsid w:val="00386C2D"/>
    <w:rPr>
      <w:rFonts w:ascii="Arial Narrow" w:eastAsiaTheme="minorHAnsi" w:hAnsi="Arial Narrow" w:cstheme="minorBidi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50F91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50F91"/>
    <w:pPr>
      <w:ind w:left="-57" w:right="-57"/>
    </w:pPr>
    <w:rPr>
      <w:rFonts w:ascii="Arial" w:hAnsi="Arial"/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150F91"/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50F9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988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ajewski.INVENTIM\Dane%20aplikacji\Microsoft\Szablony\EW_spis_zawarto&#347;ci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158011-B445-426F-BE6C-D227F9726D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EW_spis_zawartości</Template>
  <TotalTime>262</TotalTime>
  <Pages>1</Pages>
  <Words>138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OPIS TECHNICZNY</vt:lpstr>
    </vt:vector>
  </TitlesOfParts>
  <Company>Inventim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OPIS TECHNICZNY</dc:title>
  <dc:creator>Piotr Tyrański</dc:creator>
  <cp:lastModifiedBy>biuro pro-electro</cp:lastModifiedBy>
  <cp:revision>20</cp:revision>
  <cp:lastPrinted>2025-08-18T10:05:00Z</cp:lastPrinted>
  <dcterms:created xsi:type="dcterms:W3CDTF">2025-02-12T12:17:00Z</dcterms:created>
  <dcterms:modified xsi:type="dcterms:W3CDTF">2025-08-18T10:05:00Z</dcterms:modified>
</cp:coreProperties>
</file>